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Republika Hrvatska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Trgovački sud u Varaždinu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Varaždin, Braće Radić 2</w:t>
            </w:r>
          </w:p>
        </w:tc>
      </w:tr>
    </w:tbl>
    <w:p w14:textId="988091f" w14:paraId="988091f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p w:rsidRDefault="00336A69" w:rsidP="00336A69" w:rsidR="00336A69" w:rsidRPr="00D77BF5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D72F91" w:rsidRPr="00D72F91">
        <w:rPr>
          <w:sz w:val="24"/>
          <w:szCs w:val="24"/>
        </w:rPr>
        <w:t>MARINA AUTO j.d.o.o.</w:t>
      </w:r>
      <w:r w:rsidR="00D72F91">
        <w:rPr>
          <w:sz w:val="24"/>
          <w:szCs w:val="24"/>
        </w:rPr>
        <w:t>, Čakovečka 139, Pušćine</w:t>
      </w:r>
      <w:r w:rsidR="00594D50" w:rsidRPr="00594D50">
        <w:rPr>
          <w:sz w:val="24"/>
          <w:szCs w:val="24"/>
        </w:rPr>
        <w:t xml:space="preserve">, OIB: </w:t>
      </w:r>
      <w:r w:rsidR="00D72F91" w:rsidRPr="00D72F91">
        <w:rPr>
          <w:sz w:val="24"/>
          <w:szCs w:val="24"/>
        </w:rPr>
        <w:t>31445861463</w:t>
      </w:r>
      <w:r w:rsidRPr="00594D50">
        <w:rPr>
          <w:sz w:val="24"/>
          <w:szCs w:val="24"/>
        </w:rPr>
        <w:t xml:space="preserve">, </w:t>
      </w:r>
      <w:r w:rsidR="00D72F91">
        <w:rPr>
          <w:sz w:val="24"/>
          <w:szCs w:val="24"/>
        </w:rPr>
        <w:t>22</w:t>
      </w:r>
      <w:r w:rsidR="00547676">
        <w:rPr>
          <w:sz w:val="24"/>
          <w:szCs w:val="24"/>
        </w:rPr>
        <w:t>. ožujka</w:t>
      </w:r>
      <w:r w:rsidR="00DC58F6">
        <w:rPr>
          <w:sz w:val="24"/>
          <w:szCs w:val="24"/>
        </w:rPr>
        <w:t xml:space="preserve"> </w:t>
      </w:r>
      <w:r w:rsidR="00D77BF5">
        <w:rPr>
          <w:sz w:val="24"/>
          <w:szCs w:val="24"/>
        </w:rPr>
        <w:t>201</w:t>
      </w:r>
      <w:r w:rsidR="009A4EFA">
        <w:rPr>
          <w:sz w:val="24"/>
          <w:szCs w:val="24"/>
        </w:rPr>
        <w:t>8</w:t>
      </w:r>
      <w:r w:rsidRPr="00594D50"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D72F91" w:rsidRPr="00D72F91">
        <w:rPr>
          <w:sz w:val="24"/>
          <w:szCs w:val="24"/>
        </w:rPr>
        <w:t>MARINA AUTO j.d.o.o.</w:t>
      </w:r>
      <w:r w:rsidR="00D72F91">
        <w:rPr>
          <w:sz w:val="24"/>
          <w:szCs w:val="24"/>
        </w:rPr>
        <w:t>, Čakovečka 139, Pušćine</w:t>
      </w:r>
      <w:r w:rsidR="00D72F91" w:rsidRPr="00594D50">
        <w:rPr>
          <w:sz w:val="24"/>
          <w:szCs w:val="24"/>
        </w:rPr>
        <w:t xml:space="preserve">, OIB: </w:t>
      </w:r>
      <w:r w:rsidR="00D72F91" w:rsidRPr="00D72F91">
        <w:rPr>
          <w:sz w:val="24"/>
          <w:szCs w:val="24"/>
        </w:rPr>
        <w:t>31445861463</w:t>
      </w:r>
      <w:r w:rsidRPr="00594D50">
        <w:rPr>
          <w:sz w:val="24"/>
          <w:szCs w:val="24"/>
        </w:rPr>
        <w:t xml:space="preserve">, iznosi </w:t>
      </w:r>
      <w:r w:rsidR="00D72F91">
        <w:rPr>
          <w:sz w:val="24"/>
          <w:szCs w:val="24"/>
        </w:rPr>
        <w:t>47.276,98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Poziva se </w:t>
      </w:r>
      <w:r w:rsidR="00594D50" w:rsidRPr="00594D50">
        <w:rPr>
          <w:sz w:val="24"/>
          <w:szCs w:val="24"/>
        </w:rPr>
        <w:t>direktor</w:t>
      </w:r>
      <w:r w:rsidRPr="00594D50">
        <w:rPr>
          <w:sz w:val="24"/>
          <w:szCs w:val="24"/>
        </w:rPr>
        <w:t xml:space="preserve"> dužnika </w:t>
      </w:r>
      <w:r w:rsidR="00D72F91" w:rsidRPr="00D72F91">
        <w:rPr>
          <w:sz w:val="24"/>
          <w:szCs w:val="24"/>
        </w:rPr>
        <w:t>MARINA AUTO j.d.o.o.</w:t>
      </w:r>
      <w:r w:rsidR="00D72F91">
        <w:rPr>
          <w:sz w:val="24"/>
          <w:szCs w:val="24"/>
        </w:rPr>
        <w:t xml:space="preserve">, </w:t>
      </w:r>
      <w:r w:rsidR="00D72F91" w:rsidRPr="00594D50">
        <w:rPr>
          <w:sz w:val="24"/>
          <w:szCs w:val="24"/>
        </w:rPr>
        <w:t xml:space="preserve"> OIB: </w:t>
      </w:r>
      <w:r w:rsidR="00D72F91" w:rsidRPr="00D72F91">
        <w:rPr>
          <w:sz w:val="24"/>
          <w:szCs w:val="24"/>
        </w:rPr>
        <w:t>31445861463</w:t>
      </w:r>
      <w:r w:rsidRPr="00594D50">
        <w:rPr>
          <w:sz w:val="24"/>
          <w:szCs w:val="24"/>
        </w:rPr>
        <w:t xml:space="preserve">, </w:t>
      </w:r>
      <w:r w:rsidR="00D72F91">
        <w:rPr>
          <w:sz w:val="24"/>
          <w:szCs w:val="24"/>
          <w:u w:val="single"/>
        </w:rPr>
        <w:t>Zoran Dragutin Marciuš iz Pušćina, Čakovečka 139</w:t>
      </w:r>
      <w:r w:rsidR="00594D50" w:rsidRPr="00594D50">
        <w:rPr>
          <w:sz w:val="24"/>
          <w:szCs w:val="24"/>
          <w:u w:val="single"/>
        </w:rPr>
        <w:t xml:space="preserve">, OIB: </w:t>
      </w:r>
      <w:r w:rsidR="00D72F91">
        <w:rPr>
          <w:sz w:val="24"/>
          <w:szCs w:val="24"/>
          <w:u w:val="single"/>
        </w:rPr>
        <w:t>40480694302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6F0E54">
        <w:rPr>
          <w:sz w:val="24"/>
          <w:szCs w:val="24"/>
        </w:rPr>
        <w:t>560</w:t>
      </w:r>
      <w:r w:rsidR="00E1782B" w:rsidRPr="00594D50">
        <w:rPr>
          <w:sz w:val="24"/>
          <w:szCs w:val="24"/>
        </w:rPr>
        <w:t>17.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Sukladno čl. 431. st. 1. i 2. SZ-a smatrat će se da je dužnik nesposoban za plaćanje ako vjerovnici u roku od 45 dana od objave oglasa ovog poziva ne predlože otvaranje stečajnog postupka, </w:t>
      </w:r>
      <w:r w:rsidR="00295F43">
        <w:rPr>
          <w:sz w:val="24"/>
          <w:szCs w:val="24"/>
        </w:rPr>
        <w:t>te ne plate predujam iz točke 4</w:t>
      </w:r>
      <w:r w:rsidR="00336A69" w:rsidRPr="00594D50">
        <w:rPr>
          <w:sz w:val="24"/>
          <w:szCs w:val="24"/>
        </w:rPr>
        <w:t>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D72F91">
        <w:rPr>
          <w:sz w:val="24"/>
          <w:szCs w:val="24"/>
          <w:lang w:val="hr-HR"/>
        </w:rPr>
        <w:t>15. ožujka</w:t>
      </w:r>
      <w:r w:rsidR="00547676">
        <w:rPr>
          <w:sz w:val="24"/>
          <w:szCs w:val="24"/>
          <w:lang w:val="hr-HR"/>
        </w:rPr>
        <w:t xml:space="preserve"> 2018</w:t>
      </w:r>
      <w:r w:rsidRPr="00594D5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D72F91" w:rsidRPr="00D72F91">
        <w:rPr>
          <w:sz w:val="24"/>
          <w:szCs w:val="24"/>
        </w:rPr>
        <w:t>MARINA AUTO j.d.o.o.</w:t>
      </w:r>
      <w:r w:rsidR="00D72F91">
        <w:rPr>
          <w:sz w:val="24"/>
          <w:szCs w:val="24"/>
        </w:rPr>
        <w:t>, Čakovečka 139, Pušćine</w:t>
      </w:r>
      <w:r w:rsidR="00D72F91" w:rsidRPr="00594D50">
        <w:rPr>
          <w:sz w:val="24"/>
          <w:szCs w:val="24"/>
        </w:rPr>
        <w:t xml:space="preserve">, OIB: </w:t>
      </w:r>
      <w:r w:rsidR="00D72F91" w:rsidRPr="00D72F91">
        <w:rPr>
          <w:sz w:val="24"/>
          <w:szCs w:val="24"/>
        </w:rPr>
        <w:t>31445861463</w:t>
      </w:r>
      <w:r w:rsidR="00547676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D72F91">
        <w:rPr>
          <w:sz w:val="24"/>
          <w:szCs w:val="24"/>
        </w:rPr>
        <w:t>13. ožujka</w:t>
      </w:r>
      <w:r w:rsidR="00547676">
        <w:rPr>
          <w:sz w:val="24"/>
          <w:szCs w:val="24"/>
        </w:rPr>
        <w:t xml:space="preserve"> 2018</w:t>
      </w:r>
      <w:r w:rsidRPr="00594D50"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D72F91">
        <w:rPr>
          <w:sz w:val="24"/>
          <w:szCs w:val="24"/>
        </w:rPr>
        <w:t>47.276,98</w:t>
      </w:r>
      <w:r w:rsidR="00547676" w:rsidRPr="00594D50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>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D72F91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22</w:t>
      </w:r>
      <w:r w:rsidR="00547676">
        <w:rPr>
          <w:sz w:val="24"/>
          <w:szCs w:val="24"/>
          <w:lang w:val="hr-HR"/>
        </w:rPr>
        <w:t xml:space="preserve">. ožujka </w:t>
      </w:r>
      <w:r w:rsidR="00D77BF5">
        <w:rPr>
          <w:sz w:val="24"/>
          <w:szCs w:val="24"/>
          <w:lang w:val="hr-HR"/>
        </w:rPr>
        <w:t>2018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BD586F" w:rsidRPr="00BD586F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  <w:t>Poslovni broj: 4 St-</w:t>
    </w:r>
    <w:r w:rsidR="00BD586F">
      <w:rPr>
        <w:sz w:val="24"/>
        <w:szCs w:val="24"/>
      </w:rPr>
      <w:t>97</w:t>
    </w:r>
    <w:r w:rsidR="00547676">
      <w:rPr>
        <w:sz w:val="24"/>
        <w:szCs w:val="24"/>
      </w:rPr>
      <w:t>/18-3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044B16"/>
    <w:rsid w:val="00241104"/>
    <w:rsid w:val="00295F43"/>
    <w:rsid w:val="00336A69"/>
    <w:rsid w:val="00547676"/>
    <w:rsid w:val="00554FEC"/>
    <w:rsid w:val="00594D50"/>
    <w:rsid w:val="006F0E54"/>
    <w:rsid w:val="00797787"/>
    <w:rsid w:val="00844760"/>
    <w:rsid w:val="009A4EFA"/>
    <w:rsid w:val="009C72C0"/>
    <w:rsid w:val="00BD586F"/>
    <w:rsid w:val="00D72F91"/>
    <w:rsid w:val="00D75363"/>
    <w:rsid w:val="00D77BF5"/>
    <w:rsid w:val="00D95EE1"/>
    <w:rsid w:val="00D979F0"/>
    <w:rsid w:val="00DB1E76"/>
    <w:rsid w:val="00DC58F6"/>
    <w:rsid w:val="00E1782B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44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7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76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7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7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44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7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76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7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7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St-97/2018-3</izvorni_sadrzaj>
    <derivirana_varijabla naziv="DomainObject.Oznaka_1">St-97/2018-3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St-97/2018</izvorni_sadrzaj>
    <derivirana_varijabla naziv="DomainObject.Predmet.OznakaBroj_1">St-97/2018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AUTO jednostavno društvo s ograničenom odgovornošću za trgovinu i usluge zastupanog po punomoćniku Zoran Dragutin Marciuš</izvorni_sadrzaj>
    <derivirana_varijabla naziv="DomainObject.Predmet.ProtustrankaFormated_1">  MARINA AUTO jednostavno društvo s ograničenom odgovornošću za trgovinu i usluge zastupanog po punomoćniku Zoran Dragutin Marciuš</derivirana_varijabla>
  </DomainObject.Predmet.ProtustrankaFormated>
  <DomainObject.Predmet.ProtustrankaFormatedOIB>
    <izvorni_sadrzaj>  MARINA AUTO jednostavno društvo s ograničenom odgovornošću za trgovinu i usluge, OIB 31445861463 zastupanog po punomoćniku Zoran Dragutin Marciuš</izvorni_sadrzaj>
    <derivirana_varijabla naziv="DomainObject.Predmet.ProtustrankaFormatedOIB_1">  MARINA AUTO jednostavno društvo s ograničenom odgovornošću za trgovinu i usluge, OIB 31445861463 zastupanog po punomoćniku Zoran Dragutin Marciuš</derivirana_varijabla>
  </DomainObject.Predmet.ProtustrankaFormatedOIB>
  <DomainObject.Predmet.ProtustrankaFormatedWithAdress>
    <izvorni_sadrzaj> MARINA AUTO jednostavno društvo s ograničenom odgovornošću za trgovinu i usluge, Čakovečka 139, 40000 Pušćine zastupanog po punomoćniku Zoran Dragutin Marciuš</izvorni_sadrzaj>
    <derivirana_varijabla naziv="DomainObject.Predmet.ProtustrankaFormatedWithAdress_1"> MARINA AUTO jednostavno društvo s ograničenom odgovornošću za trgovinu i usluge, Čakovečka 139, 40000 Pušćine zastupanog po punomoćniku Zoran Dragutin Marciuš</derivirana_varijabla>
  </DomainObject.Predmet.ProtustrankaFormatedWithAdress>
  <DomainObject.Predmet.ProtustrankaFormatedWithAdressOIB>
    <izvorni_sadrzaj> MARINA AUTO jednostavno društvo s ograničenom odgovornošću za trgovinu i usluge, OIB 31445861463, Čakovečka 139, 40000 Pušćine zastupanog po punomoćniku Zoran Dragutin Marciuš</izvorni_sadrzaj>
    <derivirana_varijabla naziv="DomainObject.Predmet.ProtustrankaFormatedWithAdressOIB_1"> MARINA AUTO jednostavno društvo s ograničenom odgovornošću za trgovinu i usluge, OIB 31445861463, Čakovečka 139, 40000 Pušćine zastupanog po punomoćniku Zoran Dragutin Marciuš</derivirana_varijabla>
  </DomainObject.Predmet.ProtustrankaFormatedWithAdressOIB>
  <DomainObject.Predmet.ProtustrankaWithAdress>
    <izvorni_sadrzaj>MARINA AUTO jednostavno društvo s ograničenom odgovornošću za trgovinu i usluge Čakovečka 139, 40000 Pušćine</izvorni_sadrzaj>
    <derivirana_varijabla naziv="DomainObject.Predmet.ProtustrankaWithAdress_1">MARINA AUTO jednostavno društvo s ograničenom odgovornošću za trgovinu i usluge Čakovečka 139, 40000 Pušćine</derivirana_varijabla>
  </DomainObject.Predmet.ProtustrankaWithAdress>
  <DomainObject.Predmet.ProtustrankaWithAdressOIB>
    <izvorni_sadrzaj>MARINA AUTO jednostavno društvo s ograničenom odgovornošću za trgovinu i usluge, OIB 31445861463, Čakovečka 139, 40000 Pušćine</izvorni_sadrzaj>
    <derivirana_varijabla naziv="DomainObject.Predmet.ProtustrankaWithAdressOIB_1">MARINA AUTO jednostavno društvo s ograničenom odgovornošću za trgovinu i usluge, OIB 31445861463, Čakovečka 139, 40000 Pušćine</derivirana_varijabla>
  </DomainObject.Predmet.ProtustrankaWithAdressOIB>
  <DomainObject.Predmet.ProtustrankaNazivFormated>
    <izvorni_sadrzaj>MARINA AUTO jednostavno društvo s ograničenom odgovornošću za trgovinu i usluge</izvorni_sadrzaj>
    <derivirana_varijabla naziv="DomainObject.Predmet.ProtustrankaNazivFormated_1">MARINA AUTO jednostavno društvo s ograničenom odgovornošću za trgovinu i usluge</derivirana_varijabla>
  </DomainObject.Predmet.ProtustrankaNazivFormated>
  <DomainObject.Predmet.ProtustrankaNazivFormatedOIB>
    <izvorni_sadrzaj>MARINA AUTO jednostavno društvo s ograničenom odgovornošću za trgovinu i usluge, OIB 31445861463</izvorni_sadrzaj>
    <derivirana_varijabla naziv="DomainObject.Predmet.ProtustrankaNazivFormatedOIB_1">MARINA AUTO jednostavno društvo s ograničenom odgovornošću za trgovinu i usluge, OIB 31445861463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47276.98</izvorni_sadrzaj>
    <derivirana_varijabla naziv="DomainObject.Predmet.TrenutnaVrijednost_1">47276.98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MARINA AUTO jednostavno društvo s ograničenom odgovornošću za trgovinu i usluge zastupanog po punomoćniku Zoran Dragutin Marciuš</item>
    </izvorni_sadrzaj>
    <derivirana_varijabla naziv="DomainObject.Predmet.ProtuStrankaListFormated_1">
      <item>MARINA AUTO jednostavno društvo s ograničenom odgovornošću za trgovinu i usluge zastupanog po punomoćniku Zoran Dragutin Marciuš</item>
    </derivirana_varijabla>
  </DomainObject.Predmet.ProtuStrankaListFormated>
  <DomainObject.Predmet.ProtuStrankaListFormatedOIB>
    <izvorni_sadrzaj>
      <item>MARINA AUTO jednostavno društvo s ograničenom odgovornošću za trgovinu i usluge, OIB 31445861463 zastupanog po punomoćniku Zoran Dragutin Marciuš</item>
    </izvorni_sadrzaj>
    <derivirana_varijabla naziv="DomainObject.Predmet.ProtuStrankaListFormatedOIB_1">
      <item>MARINA AUTO jednostavno društvo s ograničenom odgovornošću za trgovinu i usluge, OIB 31445861463 zastupanog po punomoćniku Zoran Dragutin Marciuš</item>
    </derivirana_varijabla>
  </DomainObject.Predmet.ProtuStrankaListFormatedOIB>
  <DomainObject.Predmet.ProtuStrankaListFormatedWithAdress>
    <izvorni_sadrzaj>
      <item>MARINA AUTO jednostavno društvo s ograničenom odgovornošću za trgovinu i usluge, Čakovečka 139, 40000 Pušćine zastupanog po punomoćniku Zoran Dragutin Marciuš</item>
    </izvorni_sadrzaj>
    <derivirana_varijabla naziv="DomainObject.Predmet.ProtuStrankaListFormatedWithAdress_1">
      <item>MARINA AUTO jednostavno društvo s ograničenom odgovornošću za trgovinu i usluge, Čakovečka 139, 40000 Pušćine zastupanog po punomoćniku Zoran Dragutin Marciuš</item>
    </derivirana_varijabla>
  </DomainObject.Predmet.ProtuStrankaListFormatedWithAdress>
  <DomainObject.Predmet.ProtuStrankaListFormatedWithAdressOIB>
    <izvorni_sadrzaj>
      <item>MARINA AUTO jednostavno društvo s ograničenom odgovornošću za trgovinu i usluge, OIB 31445861463, Čakovečka 139, 40000 Pušćine zastupanog po punomoćniku Zoran Dragutin Marciuš</item>
    </izvorni_sadrzaj>
    <derivirana_varijabla naziv="DomainObject.Predmet.ProtuStrankaListFormatedWithAdressOIB_1">
      <item>MARINA AUTO jednostavno društvo s ograničenom odgovornošću za trgovinu i usluge, OIB 31445861463, Čakovečka 139, 40000 Pušćine zastupanog po punomoćniku Zoran Dragutin Marciuš</item>
    </derivirana_varijabla>
  </DomainObject.Predmet.ProtuStrankaListFormatedWithAdressOIB>
  <DomainObject.Predmet.ProtuStrankaListNazivFormated>
    <izvorni_sadrzaj>
      <item>MARINA AUTO jednostavno društvo s ograničenom odgovornošću za trgovinu i usluge</item>
    </izvorni_sadrzaj>
    <derivirana_varijabla naziv="DomainObject.Predmet.ProtuStrankaListNazivFormated_1">
      <item>MARINA AUTO jednostavno društvo s ograničenom odgovornošću za trgovinu i usluge</item>
    </derivirana_varijabla>
  </DomainObject.Predmet.ProtuStrankaListNazivFormated>
  <DomainObject.Predmet.ProtuStrankaListNazivFormatedOIB>
    <izvorni_sadrzaj>
      <item>MARINA AUTO jednostavno društvo s ograničenom odgovornošću za trgovinu i usluge, OIB 31445861463</item>
    </izvorni_sadrzaj>
    <derivirana_varijabla naziv="DomainObject.Predmet.ProtuStrankaListNazivFormatedOIB_1">
      <item>MARINA AUTO jednostavno društvo s ograničenom odgovornošću za trgovinu i usluge, OIB 31445861463</item>
    </derivirana_varijabla>
  </DomainObject.Predmet.ProtuStrankaListNazivFormatedOIB>
  <DomainObject.Predmet.OstaliListFormated>
    <izvorni_sadrzaj>
      <item>Sudski registar</item>
      <item>Zoran Dragutin Marciuš punomoćnik sudionika u postupku MARINA AUTO jednostavno društvo s ograničenom odgovornošću za trgovinu i usluge</item>
    </izvorni_sadrzaj>
    <derivirana_varijabla naziv="DomainObject.Predmet.OstaliListFormated_1">
      <item>Sudski registar</item>
      <item>Zoran Dragutin Marciuš punomoćnik sudionika u postupku MARINA AUTO jednostavno društvo s ograničenom odgovornošću za trgovinu i usluge</item>
    </derivirana_varijabla>
  </DomainObject.Predmet.OstaliListFormated>
  <DomainObject.Predmet.OstaliListFormatedOIB>
    <izvorni_sadrzaj>
      <item>Sudski registar</item>
      <item>Zoran Dragutin Marciuš, OIB 40480694302 punomoćnik sudionika u postupku MARINA AUTO jednostavno društvo s ograničenom odgovornošću za trgovinu i usluge</item>
    </izvorni_sadrzaj>
    <derivirana_varijabla naziv="DomainObject.Predmet.OstaliListFormatedOIB_1">
      <item>Sudski registar</item>
      <item>Zoran Dragutin Marciuš, OIB 40480694302 punomoćnik sudionika u postupku MARINA AUTO jednostavno društvo s ograničenom odgovornošću za trgovinu i usluge</item>
    </derivirana_varijabla>
  </DomainObject.Predmet.OstaliListFormatedOIB>
  <DomainObject.Predmet.OstaliListFormatedWithAdress>
    <izvorni_sadrzaj>
      <item>Sudski registar</item>
      <item>Zoran Dragutin Marciuš, Čakovečka 139, 40000 Pušćine punomoćnik sudionika u postupku MARINA AUTO jednostavno društvo s ograničenom odgovornošću za trgovinu i usluge</item>
    </izvorni_sadrzaj>
    <derivirana_varijabla naziv="DomainObject.Predmet.OstaliListFormatedWithAdress_1">
      <item>Sudski registar</item>
      <item>Zoran Dragutin Marciuš, Čakovečka 139, 40000 Pušćine punomoćnik sudionika u postupku MARINA AUTO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Zoran Dragutin Marciuš, OIB 40480694302, Čakovečka 139, 40000 Pušćine punomoćnik sudionika u postupku MARINA AUTO jednostavno društvo s ograničenom odgovornošću za trgovinu i usluge</item>
    </izvorni_sadrzaj>
    <derivirana_varijabla naziv="DomainObject.Predmet.OstaliListFormatedWithAdressOIB_1">
      <item>Sudski registar</item>
      <item>Zoran Dragutin Marciuš, OIB 40480694302, Čakovečka 139, 40000 Pušćine punomoćnik sudionika u postupku MARINA AUTO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Zoran Dragutin Marciuš</item>
    </izvorni_sadrzaj>
    <derivirana_varijabla naziv="DomainObject.Predmet.OstaliListNazivFormated_1">
      <item>Sudski registar</item>
      <item>Zoran Dragutin Marciuš</item>
    </derivirana_varijabla>
  </DomainObject.Predmet.OstaliListNazivFormated>
  <DomainObject.Predmet.OstaliListNazivFormatedOIB>
    <izvorni_sadrzaj>
      <item>Sudski registar</item>
      <item>Zoran Dragutin Marciuš, OIB 40480694302</item>
    </izvorni_sadrzaj>
    <derivirana_varijabla naziv="DomainObject.Predmet.OstaliListNazivFormatedOIB_1">
      <item>Sudski registar</item>
      <item>Zoran Dragutin Marciuš, OIB 40480694302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St-97/2018-3</izvorni_sadrzaj>
    <derivirana_varijabla naziv="DomainObject.PoslovniBrojDokumenta_1">St-97/2018-3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MARINA AUTO jednostavno društvo s ograničenom odgovornošću za trgovinu i usluge</izvorni_sadrzaj>
    <derivirana_varijabla naziv="DomainObject.Predmet.ProtustrankaIDrugi_1">MARINA AUTO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MARINA AUTO jednostavno društvo s ograničenom odgovornošću za trgovinu i usluge, OIB 31445861463, Čakovečka 139, 40000 Pušćine</izvorni_sadrzaj>
    <derivirana_varijabla naziv="DomainObject.Predmet.ProtustrankaIDrugiAdressOIB_1">MARINA AUTO jednostavno društvo s ograničenom odgovornošću za trgovinu i usluge, OIB 31445861463, Čakovečka 139,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MARINA AUTO jednostavno društvo s ograničenom odgovornošću za trgovinu i usluge</item>
      <item>Sudski registar</item>
      <item>Zoran Dragutin Marciuš</item>
    </izvorni_sadrzaj>
    <derivirana_varijabla naziv="DomainObject.Predmet.SudioniciListNaziv_1">
      <item>Financijska agencija</item>
      <item>MARINA AUTO jednostavno društvo s ograničenom odgovornošću za trgovinu i usluge</item>
      <item>Sudski registar</item>
      <item>Zoran Dragutin Marciuš</item>
    </derivirana_varijabla>
  </DomainObject.Predmet.SudioniciListNaziv>
  <DomainObject.Predmet.SudioniciListAdressOIB>
    <izvorni_sadrzaj>
      <item>Financijska agencija, OIB 85821130368, Ulica grada Vukovara 70,10000 Zagreb</item>
      <item>MARINA AUTO jednostavno društvo s ograničenom odgovornošću za trgovinu i usluge, OIB 31445861463, Čakovečka 139,40000 Pušćine</item>
      <item>Sudski registar</item>
      <item>Zoran Dragutin Marciuš, OIB 40480694302, Čakovečka 139,40000 Pušćine</item>
    </izvorni_sadrzaj>
    <derivirana_varijabla naziv="DomainObject.Predmet.SudioniciListAdressOIB_1">
      <item>Financijska agencija, OIB 85821130368, Ulica grada Vukovara 70,10000 Zagreb</item>
      <item>MARINA AUTO jednostavno društvo s ograničenom odgovornošću za trgovinu i usluge, OIB 31445861463, Čakovečka 139,40000 Pušćine</item>
      <item>Sudski registar</item>
      <item>Zoran Dragutin Marciuš, OIB 40480694302, Čakovečka 139,40000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31445861463</item>
      <item>, OIB null</item>
      <item>, OIB 40480694302</item>
    </izvorni_sadrzaj>
    <derivirana_varijabla naziv="DomainObject.Predmet.SudioniciListNazivOIB_1">
      <item>, OIB 85821130368</item>
      <item>, OIB 31445861463</item>
      <item>, OIB null</item>
      <item>, OIB 40480694302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2484</properties:Characters>
  <properties:Lines>79</properties:Lines>
  <properties:Paragraphs>18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2018-03-22T09:44:00Z</cp:lastPrinted>
  <dcterms:modified xmlns:xsi="http://www.w3.org/2001/XMLSchema-instance" xsi:type="dcterms:W3CDTF">2018-03-22T09:44:00Z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St-97/2018-3 / Odluka - Oglas (St-97-18-3_-_oglas_od_22.3.18..docx)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