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c5f2" w14:paraId="99ac5f2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r>
        <w:t>Republika Hrvatska</w:t>
      </w:r>
    </w:p>
    <w:p w:rsidRDefault="003D7380" w:rsidP="003D7380" w:rsidR="003D7380">
      <w:r>
        <w:t>Trgovački sud u Osijeku</w:t>
      </w:r>
    </w:p>
    <w:p w:rsidRDefault="003D7380" w:rsidP="003D7380" w:rsidR="003D7380">
      <w:r>
        <w:t>Stalna služba u Slavonskom Brodu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68160E">
        <w:rPr>
          <w:b/>
        </w:rPr>
        <w:t>156</w:t>
      </w:r>
      <w:r w:rsidR="00C713D3">
        <w:rPr>
          <w:b/>
        </w:rPr>
        <w:t>3</w:t>
      </w:r>
      <w:r w:rsidR="003C5114">
        <w:rPr>
          <w:b/>
        </w:rPr>
        <w:t>/</w:t>
      </w:r>
      <w:r w:rsidR="000923DE">
        <w:rPr>
          <w:b/>
        </w:rPr>
        <w:t>2018-</w:t>
      </w:r>
      <w:r w:rsidR="008C1477">
        <w:rPr>
          <w:b/>
        </w:rPr>
        <w:t>3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C713D3">
        <w:rPr>
          <w:b/>
        </w:rPr>
        <w:t>PROVOLUS d.o.o. Zagreb, Zavrtnica 17, OIB 14097669316</w:t>
      </w:r>
      <w:r w:rsidR="001D564A">
        <w:rPr>
          <w:b/>
        </w:rPr>
        <w:t>,</w:t>
      </w:r>
      <w:r w:rsidR="000923DE">
        <w:t xml:space="preserve"> dana </w:t>
      </w:r>
      <w:r w:rsidR="00C713D3">
        <w:t>10</w:t>
      </w:r>
      <w:r w:rsidR="003D7380">
        <w:t>. siječnja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C713D3">
        <w:rPr>
          <w:b/>
        </w:rPr>
        <w:t>Mateji Coc iz Zagreba, Ilica 109, OIB 31471702614</w:t>
      </w:r>
      <w:r w:rsidR="00582D63">
        <w:rPr>
          <w:b/>
        </w:rPr>
        <w:t xml:space="preserve">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68160E">
        <w:rPr>
          <w:lang w:val="hr-HR"/>
        </w:rPr>
        <w:t>156</w:t>
      </w:r>
      <w:r w:rsidR="00C713D3">
        <w:rPr>
          <w:lang w:val="hr-HR"/>
        </w:rPr>
        <w:t>3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68160E">
        <w:rPr>
          <w:lang w:val="hr-HR"/>
        </w:rPr>
        <w:t>156</w:t>
      </w:r>
      <w:r w:rsidR="00C713D3">
        <w:rPr>
          <w:lang w:val="hr-HR"/>
        </w:rPr>
        <w:t>3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C713D3">
        <w:rPr>
          <w:b/>
        </w:rPr>
        <w:t>Mateja Coc iz Zagreba, Ilica 109, OIB 31471702614</w:t>
      </w:r>
      <w:r w:rsidR="008C1477">
        <w:rPr>
          <w:b/>
        </w:rPr>
        <w:t xml:space="preserve">,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C713D3">
        <w:rPr>
          <w:b/>
        </w:rPr>
        <w:t>Mateje Coc iz Zagreba, Ilica 109, OIB 31471702614</w:t>
      </w:r>
      <w:r w:rsidR="00582D63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3C5114">
        <w:rPr>
          <w:b/>
        </w:rPr>
        <w:t>156</w:t>
      </w:r>
      <w:r w:rsidR="00C713D3">
        <w:rPr>
          <w:b/>
        </w:rPr>
        <w:t>3</w:t>
      </w:r>
      <w:r>
        <w:rPr>
          <w:b/>
        </w:rPr>
        <w:t>/2018-</w:t>
      </w:r>
      <w:r w:rsidR="008C1477">
        <w:rPr>
          <w:b/>
        </w:rPr>
        <w:t>3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3C5114">
        <w:rPr>
          <w:lang w:val="hr-HR"/>
        </w:rPr>
        <w:t>156</w:t>
      </w:r>
      <w:r w:rsidR="00C713D3">
        <w:rPr>
          <w:lang w:val="hr-HR"/>
        </w:rPr>
        <w:t>3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3C5114">
        <w:rPr>
          <w:lang w:val="hr-HR"/>
        </w:rPr>
        <w:t>156</w:t>
      </w:r>
      <w:r w:rsidR="00C713D3">
        <w:rPr>
          <w:lang w:val="hr-HR"/>
        </w:rPr>
        <w:t>3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C713D3">
        <w:rPr>
          <w:lang w:val="hr-HR"/>
        </w:rPr>
        <w:t>Mateji Coc</w:t>
      </w:r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C713D3">
        <w:rPr>
          <w:b/>
        </w:rPr>
        <w:t>Mateje Coc iz Zagreba, Ilica 109, OIB 31471702614</w:t>
      </w:r>
      <w:r w:rsidR="008C1477">
        <w:rPr>
          <w:b/>
        </w:rPr>
        <w:t>,</w:t>
      </w:r>
      <w:r w:rsidR="004C3E86">
        <w:rPr>
          <w:b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3C5114">
        <w:rPr>
          <w:lang w:val="hr-HR"/>
        </w:rPr>
        <w:t>13</w:t>
      </w:r>
      <w:r w:rsidR="00C713D3">
        <w:rPr>
          <w:lang w:val="hr-HR"/>
        </w:rPr>
        <w:t>11</w:t>
      </w:r>
      <w:r w:rsidR="003C5114">
        <w:rPr>
          <w:lang w:val="hr-HR"/>
        </w:rPr>
        <w:t xml:space="preserve"> rujna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3C5114">
        <w:rPr>
          <w:lang w:val="hr-HR"/>
        </w:rPr>
        <w:t>120</w:t>
      </w:r>
      <w:r>
        <w:rPr>
          <w:lang w:val="hr-HR"/>
        </w:rPr>
        <w:t xml:space="preserve"> dana u iznosu </w:t>
      </w:r>
      <w:r w:rsidR="00C713D3">
        <w:rPr>
          <w:lang w:val="hr-HR"/>
        </w:rPr>
        <w:t>317.604,51</w:t>
      </w:r>
      <w:r w:rsidR="00582D63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8C1477">
        <w:rPr>
          <w:lang w:val="hr-HR"/>
        </w:rPr>
        <w:t>jednu</w:t>
      </w:r>
      <w:r>
        <w:rPr>
          <w:lang w:val="hr-HR"/>
        </w:rPr>
        <w:t xml:space="preserve"> zaposlen</w:t>
      </w:r>
      <w:r w:rsidR="008C1477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8C1477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F847E9" w:rsidP="0001618B" w:rsidR="00F847E9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3C5114">
        <w:rPr>
          <w:b/>
        </w:rPr>
        <w:t>156</w:t>
      </w:r>
      <w:r w:rsidR="00C713D3">
        <w:rPr>
          <w:b/>
        </w:rPr>
        <w:t>3</w:t>
      </w:r>
      <w:r w:rsidR="00C558CA">
        <w:rPr>
          <w:b/>
        </w:rPr>
        <w:t>/2018-</w:t>
      </w:r>
      <w:r w:rsidR="008C1477">
        <w:rPr>
          <w:b/>
        </w:rPr>
        <w:t>3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582D63" w:rsidP="006C3A82" w:rsidR="006C3A82">
      <w:pPr>
        <w:jc w:val="center"/>
        <w:rPr>
          <w:lang w:val="hr-HR"/>
        </w:rPr>
      </w:pPr>
      <w:r>
        <w:rPr>
          <w:lang w:val="hr-HR"/>
        </w:rPr>
        <w:t xml:space="preserve">U Slavonskom Brodu </w:t>
      </w:r>
      <w:r w:rsidR="00C713D3">
        <w:rPr>
          <w:lang w:val="hr-HR"/>
        </w:rPr>
        <w:t>10</w:t>
      </w:r>
      <w:r w:rsidR="003D7380">
        <w:rPr>
          <w:lang w:val="hr-HR"/>
        </w:rPr>
        <w:t>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C713D3" w:rsidP="0001618B" w:rsidR="0001618B">
      <w:pPr>
        <w:rPr>
          <w:lang w:val="hr-HR"/>
        </w:rPr>
      </w:pPr>
      <w:r>
        <w:rPr>
          <w:lang w:val="hr-HR"/>
        </w:rPr>
        <w:t>1.  Zakonskoj zastupnici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4C8E"/>
    <w:rsid w:val="000A5A3C"/>
    <w:rsid w:val="000C12AA"/>
    <w:rsid w:val="000C2091"/>
    <w:rsid w:val="000D13E5"/>
    <w:rsid w:val="00131C9C"/>
    <w:rsid w:val="00154654"/>
    <w:rsid w:val="00170F17"/>
    <w:rsid w:val="001A5BFD"/>
    <w:rsid w:val="001C2703"/>
    <w:rsid w:val="001C6FD5"/>
    <w:rsid w:val="001D564A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114"/>
    <w:rsid w:val="003C5E5D"/>
    <w:rsid w:val="003D7380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82D63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8160E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477"/>
    <w:rsid w:val="008C15A5"/>
    <w:rsid w:val="008C6D08"/>
    <w:rsid w:val="008F5CEB"/>
    <w:rsid w:val="00920E24"/>
    <w:rsid w:val="00980416"/>
    <w:rsid w:val="009C56ED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34D19"/>
    <w:rsid w:val="00C558CA"/>
    <w:rsid w:val="00C61241"/>
    <w:rsid w:val="00C713D3"/>
    <w:rsid w:val="00CF399C"/>
    <w:rsid w:val="00CF53F3"/>
    <w:rsid w:val="00D13568"/>
    <w:rsid w:val="00D2276F"/>
    <w:rsid w:val="00D47F1F"/>
    <w:rsid w:val="00D54660"/>
    <w:rsid w:val="00D8424F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5A10"/>
    <w:rsid w:val="00F1751D"/>
    <w:rsid w:val="00F53902"/>
    <w:rsid w:val="00F847E9"/>
    <w:rsid w:val="00FA1197"/>
    <w:rsid w:val="00FA3E45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15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15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11.ZOS-a</izvorni_sadrzaj>
    <derivirana_varijabla naziv="DomainObject.Predmet.Opis_1">Članak 11.ZOS-a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St-1563/2018</izvorni_sadrzaj>
    <derivirana_varijabla naziv="DomainObject.Predmet.OznakaBroj_1">St-1563/2018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PROVOLUS d.o.o. zastupanog po punomoćniku Mateja Coc</izvorni_sadrzaj>
    <derivirana_varijabla naziv="DomainObject.Predmet.ProtustrankaFormated_1">  PROVOLUS d.o.o. zastupanog po punomoćniku Mateja Coc</derivirana_varijabla>
  </DomainObject.Predmet.ProtustrankaFormated>
  <DomainObject.Predmet.ProtustrankaFormatedOIB>
    <izvorni_sadrzaj>  PROVOLUS d.o.o., OIB 14097669316 zastupanog po punomoćniku Mateja Coc</izvorni_sadrzaj>
    <derivirana_varijabla naziv="DomainObject.Predmet.ProtustrankaFormatedOIB_1">  PROVOLUS d.o.o., OIB 14097669316 zastupanog po punomoćniku Mateja Coc</derivirana_varijabla>
  </DomainObject.Predmet.ProtustrankaFormatedOIB>
  <DomainObject.Predmet.ProtustrankaFormatedWithAdress>
    <izvorni_sadrzaj> PROVOLUS d.o.o., Zavrtnica 17, 10000 Zagreb zastupanog po punomoćniku Mateja Coc</izvorni_sadrzaj>
    <derivirana_varijabla naziv="DomainObject.Predmet.ProtustrankaFormatedWithAdress_1"> PROVOLUS d.o.o., Zavrtnica 17, 10000 Zagreb zastupanog po punomoćniku Mateja Coc</derivirana_varijabla>
  </DomainObject.Predmet.ProtustrankaFormatedWithAdress>
  <DomainObject.Predmet.ProtustrankaFormatedWithAdressOIB>
    <izvorni_sadrzaj> PROVOLUS d.o.o., OIB 14097669316, Zavrtnica 17, 10000 Zagreb zastupanog po punomoćniku Mateja Coc</izvorni_sadrzaj>
    <derivirana_varijabla naziv="DomainObject.Predmet.ProtustrankaFormatedWithAdressOIB_1"> PROVOLUS d.o.o., OIB 14097669316, Zavrtnica 17, 10000 Zagreb zastupanog po punomoćniku Mateja Coc</derivirana_varijabla>
  </DomainObject.Predmet.ProtustrankaFormatedWithAdressOIB>
  <DomainObject.Predmet.ProtustrankaWithAdress>
    <izvorni_sadrzaj>PROVOLUS d.o.o. Zavrtnica 17, 10000 Zagreb</izvorni_sadrzaj>
    <derivirana_varijabla naziv="DomainObject.Predmet.ProtustrankaWithAdress_1">PROVOLUS d.o.o. Zavrtnica 17, 10000 Zagreb</derivirana_varijabla>
  </DomainObject.Predmet.ProtustrankaWithAdress>
  <DomainObject.Predmet.ProtustrankaWithAdressOIB>
    <izvorni_sadrzaj>PROVOLUS d.o.o., OIB 14097669316, Zavrtnica 17, 10000 Zagreb</izvorni_sadrzaj>
    <derivirana_varijabla naziv="DomainObject.Predmet.ProtustrankaWithAdressOIB_1">PROVOLUS d.o.o., OIB 14097669316, Zavrtnica 17, 10000 Zagreb</derivirana_varijabla>
  </DomainObject.Predmet.ProtustrankaWithAdressOIB>
  <DomainObject.Predmet.ProtustrankaNazivFormated>
    <izvorni_sadrzaj>PROVOLUS d.o.o.</izvorni_sadrzaj>
    <derivirana_varijabla naziv="DomainObject.Predmet.ProtustrankaNazivFormated_1">PROVOLUS d.o.o.</derivirana_varijabla>
  </DomainObject.Predmet.ProtustrankaNazivFormated>
  <DomainObject.Predmet.ProtustrankaNazivFormatedOIB>
    <izvorni_sadrzaj>PROVOLUS d.o.o., OIB 14097669316</izvorni_sadrzaj>
    <derivirana_varijabla naziv="DomainObject.Predmet.ProtustrankaNazivFormatedOIB_1">PROVOLUS d.o.o., OIB 14097669316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PROVOLUS d.o.o. zastupanog po punomoćniku Mateja Coc</item>
    </izvorni_sadrzaj>
    <derivirana_varijabla naziv="DomainObject.Predmet.ProtuStrankaListFormated_1">
      <item>PROVOLUS d.o.o. zastupanog po punomoćniku Mateja Coc</item>
    </derivirana_varijabla>
  </DomainObject.Predmet.ProtuStrankaListFormated>
  <DomainObject.Predmet.ProtuStrankaListFormatedOIB>
    <izvorni_sadrzaj>
      <item>PROVOLUS d.o.o., OIB 14097669316 zastupanog po punomoćniku Mateja Coc</item>
    </izvorni_sadrzaj>
    <derivirana_varijabla naziv="DomainObject.Predmet.ProtuStrankaListFormatedOIB_1">
      <item>PROVOLUS d.o.o., OIB 14097669316 zastupanog po punomoćniku Mateja Coc</item>
    </derivirana_varijabla>
  </DomainObject.Predmet.ProtuStrankaListFormatedOIB>
  <DomainObject.Predmet.ProtuStrankaListFormatedWithAdress>
    <izvorni_sadrzaj>
      <item>PROVOLUS d.o.o., Zavrtnica 17, 10000 Zagreb zastupanog po punomoćniku Mateja Coc</item>
    </izvorni_sadrzaj>
    <derivirana_varijabla naziv="DomainObject.Predmet.ProtuStrankaListFormatedWithAdress_1">
      <item>PROVOLUS d.o.o., Zavrtnica 17, 10000 Zagreb zastupanog po punomoćniku Mateja Coc</item>
    </derivirana_varijabla>
  </DomainObject.Predmet.ProtuStrankaListFormatedWithAdress>
  <DomainObject.Predmet.ProtuStrankaListFormatedWithAdressOIB>
    <izvorni_sadrzaj>
      <item>PROVOLUS d.o.o., OIB 14097669316, Zavrtnica 17, 10000 Zagreb zastupanog po punomoćniku Mateja Coc</item>
    </izvorni_sadrzaj>
    <derivirana_varijabla naziv="DomainObject.Predmet.ProtuStrankaListFormatedWithAdressOIB_1">
      <item>PROVOLUS d.o.o., OIB 14097669316, Zavrtnica 17, 10000 Zagreb zastupanog po punomoćniku Mateja Coc</item>
    </derivirana_varijabla>
  </DomainObject.Predmet.ProtuStrankaListFormatedWithAdressOIB>
  <DomainObject.Predmet.ProtuStrankaListNazivFormated>
    <izvorni_sadrzaj>
      <item>PROVOLUS d.o.o.</item>
    </izvorni_sadrzaj>
    <derivirana_varijabla naziv="DomainObject.Predmet.ProtuStrankaListNazivFormated_1">
      <item>PROVOLUS d.o.o.</item>
    </derivirana_varijabla>
  </DomainObject.Predmet.ProtuStrankaListNazivFormated>
  <DomainObject.Predmet.ProtuStrankaListNazivFormatedOIB>
    <izvorni_sadrzaj>
      <item>PROVOLUS d.o.o., OIB 14097669316</item>
    </izvorni_sadrzaj>
    <derivirana_varijabla naziv="DomainObject.Predmet.ProtuStrankaListNazivFormatedOIB_1">
      <item>PROVOLUS d.o.o., OIB 14097669316</item>
    </derivirana_varijabla>
  </DomainObject.Predmet.ProtuStrankaListNazivFormatedOIB>
  <DomainObject.Predmet.OstaliListFormated>
    <izvorni_sadrzaj>
      <item>Mateja Coc punomoćnik sudionika u postupku PROVOLUS d.o.o.</item>
    </izvorni_sadrzaj>
    <derivirana_varijabla naziv="DomainObject.Predmet.OstaliListFormated_1">
      <item>Mateja Coc punomoćnik sudionika u postupku PROVOLUS d.o.o.</item>
    </derivirana_varijabla>
  </DomainObject.Predmet.OstaliListFormated>
  <DomainObject.Predmet.OstaliListFormatedOIB>
    <izvorni_sadrzaj>
      <item>Mateja Coc, OIB 31471702614 punomoćnik sudionika u postupku PROVOLUS d.o.o.</item>
    </izvorni_sadrzaj>
    <derivirana_varijabla naziv="DomainObject.Predmet.OstaliListFormatedOIB_1">
      <item>Mateja Coc, OIB 31471702614 punomoćnik sudionika u postupku PROVOLUS d.o.o.</item>
    </derivirana_varijabla>
  </DomainObject.Predmet.OstaliListFormatedOIB>
  <DomainObject.Predmet.OstaliListFormatedWithAdress>
    <izvorni_sadrzaj>
      <item>Mateja Coc, Ilica 109, 10000 Zagreb punomoćnik sudionika u postupku PROVOLUS d.o.o.</item>
    </izvorni_sadrzaj>
    <derivirana_varijabla naziv="DomainObject.Predmet.OstaliListFormatedWithAdress_1">
      <item>Mateja Coc, Ilica 109, 10000 Zagreb punomoćnik sudionika u postupku PROVOLUS d.o.o.</item>
    </derivirana_varijabla>
  </DomainObject.Predmet.OstaliListFormatedWithAdress>
  <DomainObject.Predmet.OstaliListFormatedWithAdressOIB>
    <izvorni_sadrzaj>
      <item>Mateja Coc, OIB 31471702614, Ilica 109, 10000 Zagreb punomoćnik sudionika u postupku PROVOLUS d.o.o.</item>
    </izvorni_sadrzaj>
    <derivirana_varijabla naziv="DomainObject.Predmet.OstaliListFormatedWithAdressOIB_1">
      <item>Mateja Coc, OIB 31471702614, Ilica 109, 10000 Zagreb punomoćnik sudionika u postupku PROVOLUS d.o.o.</item>
    </derivirana_varijabla>
  </DomainObject.Predmet.OstaliListFormatedWithAdressOIB>
  <DomainObject.Predmet.OstaliListNazivFormated>
    <izvorni_sadrzaj>
      <item>Mateja Coc</item>
    </izvorni_sadrzaj>
    <derivirana_varijabla naziv="DomainObject.Predmet.OstaliListNazivFormated_1">
      <item>Mateja Coc</item>
    </derivirana_varijabla>
  </DomainObject.Predmet.OstaliListNazivFormated>
  <DomainObject.Predmet.OstaliListNazivFormatedOIB>
    <izvorni_sadrzaj>
      <item>Mateja Coc, OIB 31471702614</item>
    </izvorni_sadrzaj>
    <derivirana_varijabla naziv="DomainObject.Predmet.OstaliListNazivFormatedOIB_1">
      <item>Mateja Coc, OIB 31471702614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PROVOLUS d.o.o.</izvorni_sadrzaj>
    <derivirana_varijabla naziv="DomainObject.Predmet.ProtustrankaIDrugi_1">PROVOLUS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PROVOLUS d.o.o., OIB 14097669316, Zavrtnica 17, 10000 Zagreb</izvorni_sadrzaj>
    <derivirana_varijabla naziv="DomainObject.Predmet.ProtustrankaIDrugiAdressOIB_1">PROVOLUS d.o.o., OIB 14097669316,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PROVOLUS d.o.o.</item>
      <item>FINA Regionalni centar Zagreb</item>
      <item>Mateja Coc</item>
    </izvorni_sadrzaj>
    <derivirana_varijabla naziv="DomainObject.Predmet.SudioniciListNaziv_1">
      <item>PROVOLUS d.o.o.</item>
      <item>FINA Regionalni centar Zagreb</item>
      <item>Mateja Coc</item>
    </derivirana_varijabla>
  </DomainObject.Predmet.SudioniciListNaziv>
  <DomainObject.Predmet.SudioniciListAdressOIB>
    <izvorni_sadrzaj>
      <item>PROVOLUS d.o.o., OIB 14097669316, Zavrtnica 17,10000 Zagreb</item>
      <item>FINA Regionalni centar Zagreb, OIB 85821130368, Trg svibanjskih žrtava 1995. 1,10000 Zagreb</item>
      <item>Mateja Coc, OIB 31471702614, Ilica 109,10000 Zagreb</item>
    </izvorni_sadrzaj>
    <derivirana_varijabla naziv="DomainObject.Predmet.SudioniciListAdressOIB_1">
      <item>PROVOLUS d.o.o., OIB 14097669316, Zavrtnica 17,10000 Zagreb</item>
      <item>FINA Regionalni centar Zagreb, OIB 85821130368, Trg svibanjskih žrtava 1995. 1,10000 Zagreb</item>
      <item>Mateja Coc, OIB 31471702614,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14097669316</item>
      <item>, OIB 85821130368</item>
      <item>, OIB 31471702614</item>
    </izvorni_sadrzaj>
    <derivirana_varijabla naziv="DomainObject.Predmet.SudioniciListNazivOIB_1">
      <item>, OIB 14097669316</item>
      <item>, OIB 85821130368</item>
      <item>, OIB 31471702614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10AD69-7618-4E77-8082-F078D715B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851</properties:Words>
  <properties:Characters>4600</properties:Characters>
  <properties:Lines>126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2019-01-08T07:39:00Z</dcterms:created>
  <dc:creator>zbiondic</dc:creator>
  <cp:lastModifiedBy>wsadmin</cp:lastModifiedBy>
  <cp:lastPrinted>2019-01-10T12:05:00Z</cp:lastPrinted>
  <dcterms:modified xmlns:xsi="http://www.w3.org/2001/XMLSchema-instance" xsi:type="dcterms:W3CDTF">2019-01-10T12:53:00Z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1563-18.docx)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