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bf5e" w14:paraId="5b8bf5e" w:rsidRDefault="00481F59" w:rsidP="00481F59" w:rsidR="00481F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F59" w:rsidP="00481F59" w:rsidR="00481F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81F59" w:rsidP="00481F59" w:rsidR="00481F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81F59" w:rsidP="00481F59" w:rsidR="00481F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81F59" w:rsidP="00481F59" w:rsidR="00481F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81F59" w:rsidP="00481F59" w:rsidR="00481F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81F59" w:rsidP="00481F59" w:rsidR="00481F59" w:rsidRPr="005D578C">
      <w:pPr>
        <w:jc w:val="center"/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81F59" w:rsidP="00481F59" w:rsidR="00481F59" w:rsidRPr="005D578C">
      <w:pPr>
        <w:rPr>
          <w:rFonts w:cs="Times New Roman" w:eastAsia="Times New Roman"/>
          <w:szCs w:val="24"/>
        </w:rPr>
      </w:pPr>
    </w:p>
    <w:p w:rsidRDefault="00481F59" w:rsidP="00481F59" w:rsidR="00481F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SEFERI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Vrsar, Dalmatinska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41737664133, MBS 040326166, 1</w:t>
      </w:r>
      <w:r w:rsidR="00F855A8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2016.</w:t>
      </w:r>
    </w:p>
    <w:p w:rsidRDefault="00481F59" w:rsidP="00481F59" w:rsidR="00481F59" w:rsidRPr="005D578C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81F59" w:rsidP="00481F59" w:rsidR="00481F59" w:rsidRPr="005D578C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SEFERI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Vrsar, Dalmatinska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41737664133, MBS 040326166.</w:t>
      </w:r>
    </w:p>
    <w:p w:rsidRDefault="00481F59" w:rsidP="00481F59" w:rsidR="00481F59" w:rsidRPr="005D578C">
      <w:pPr>
        <w:rPr>
          <w:rFonts w:cs="Times New Roman" w:eastAsia="Times New Roman"/>
          <w:szCs w:val="24"/>
        </w:rPr>
      </w:pPr>
    </w:p>
    <w:p w:rsidRDefault="00481F59" w:rsidP="00481F59" w:rsidR="00481F5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20F46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481F59" w:rsidP="00481F59" w:rsidR="00481F59">
      <w:pPr>
        <w:rPr>
          <w:rFonts w:cs="Times New Roman" w:eastAsia="Times New Roman"/>
          <w:szCs w:val="20"/>
        </w:rPr>
      </w:pPr>
    </w:p>
    <w:p w:rsidRDefault="00481F59" w:rsidP="00481F59" w:rsidR="00481F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SEFERI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Vrsar, Dalmatinska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41737664133, MBS 040326166.</w:t>
      </w:r>
    </w:p>
    <w:p w:rsidRDefault="00481F59" w:rsidP="00481F59" w:rsidR="00481F59">
      <w:pPr>
        <w:ind w:firstLine="709"/>
        <w:rPr>
          <w:rFonts w:cs="Times New Roman" w:eastAsia="Times New Roman"/>
          <w:szCs w:val="24"/>
        </w:rPr>
      </w:pPr>
    </w:p>
    <w:p w:rsidRDefault="00481F59" w:rsidP="00481F59" w:rsidR="00481F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SEFERI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Vrsar, Dalmatinska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41737664133, MBS 040326166.</w:t>
      </w:r>
    </w:p>
    <w:p w:rsidRDefault="00481F59" w:rsidP="00481F59" w:rsidR="00481F59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81F59" w:rsidP="00481F59" w:rsidR="00481F59">
      <w:pPr>
        <w:ind w:firstLine="708"/>
        <w:rPr>
          <w:rFonts w:cs="Times New Roman" w:eastAsia="Times New Roman"/>
          <w:szCs w:val="24"/>
        </w:rPr>
      </w:pPr>
    </w:p>
    <w:p w:rsidRDefault="00481F59" w:rsidP="00481F59" w:rsidR="00481F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SEFERI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Vrsar.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81F59" w:rsidP="00481F59" w:rsidR="00481F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81F59" w:rsidP="00481F59" w:rsidR="00481F59" w:rsidRPr="005D578C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F855A8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81F59" w:rsidP="00481F59" w:rsidR="00481F59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A045F" w:rsidP="00481F59" w:rsidR="00481F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481F59" w:rsidP="00481F59" w:rsidR="00481F59">
      <w:pPr>
        <w:jc w:val="left"/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jc w:val="left"/>
        <w:rPr>
          <w:rFonts w:cs="Times New Roman" w:eastAsia="Times New Roman"/>
          <w:szCs w:val="24"/>
        </w:rPr>
      </w:pPr>
    </w:p>
    <w:p w:rsidRDefault="00F855A8" w:rsidP="00481F59" w:rsidR="00F855A8">
      <w:pPr>
        <w:jc w:val="left"/>
        <w:rPr>
          <w:rFonts w:cs="Times New Roman" w:eastAsia="Times New Roman"/>
          <w:szCs w:val="24"/>
        </w:rPr>
      </w:pPr>
    </w:p>
    <w:p w:rsidRDefault="00F855A8" w:rsidP="00481F59" w:rsidR="00F855A8">
      <w:pPr>
        <w:jc w:val="left"/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81F59" w:rsidP="00481F59" w:rsidR="00481F5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81F59" w:rsidP="00481F59" w:rsidR="00481F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81F59" w:rsidP="00481F59" w:rsidR="00481F59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rPr>
          <w:rFonts w:cs="Times New Roman" w:eastAsia="Times New Roman"/>
          <w:szCs w:val="24"/>
        </w:rPr>
      </w:pPr>
    </w:p>
    <w:p w:rsidRDefault="00481F59" w:rsidP="00481F59" w:rsidR="00481F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81F59" w:rsidP="00481F59" w:rsidR="00481F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81F59" w:rsidP="00481F59" w:rsidR="00481F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SEFERI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Vrsar, Dalmatinska 1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481F59" w:rsidP="00481F59" w:rsidR="00481F5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</w:t>
      </w:r>
      <w:r w:rsidR="00C502FA">
        <w:rPr>
          <w:rFonts w:cs="Times New Roman" w:eastAsia="Times New Roman"/>
          <w:szCs w:val="20"/>
        </w:rPr>
        <w:t xml:space="preserve"> Primorje, Lika, Ispostava Poreč</w:t>
      </w:r>
      <w:r>
        <w:rPr>
          <w:rFonts w:cs="Times New Roman" w:eastAsia="Times New Roman"/>
          <w:szCs w:val="20"/>
        </w:rPr>
        <w:t xml:space="preserve"> – Parenzo, Poreč, M. Vlašića 20, </w:t>
      </w:r>
    </w:p>
    <w:p w:rsidRDefault="00481F59" w:rsidP="00481F59" w:rsidR="00481F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81F59" w:rsidP="00481F59" w:rsidR="00481F5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481F59" w:rsidP="00481F59" w:rsidR="00481F5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81F59" w:rsidP="00481F59" w:rsidR="00481F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81F59" w:rsidP="00481F59" w:rsidR="00481F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81F59" w:rsidP="00481F59" w:rsidR="00481F59"/>
    <w:p w:rsidRDefault="00481F59" w:rsidP="00481F59" w:rsidR="00481F59"/>
    <w:p w:rsidRDefault="00481F59" w:rsidP="00481F59" w:rsidR="00481F59"/>
    <w:p w:rsidRDefault="00481F59" w:rsidP="00481F59" w:rsidR="00481F59"/>
    <w:p w:rsidRDefault="00481F59" w:rsidP="00481F59" w:rsidR="00481F59"/>
    <w:p w:rsidRDefault="00481F59" w:rsidP="00481F59" w:rsidR="00481F59"/>
    <w:p w:rsidRDefault="00481F59" w:rsidP="00481F59" w:rsidR="00481F59"/>
    <w:p w:rsidRDefault="00481F59" w:rsidP="00481F59" w:rsidR="00481F59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F59" w:rsidP="00481F59" w:rsidR="00481F59">
      <w:r>
        <w:separator/>
      </w:r>
    </w:p>
  </w:endnote>
  <w:endnote w:id="0" w:type="continuationSeparator">
    <w:p w:rsidRDefault="00481F59" w:rsidP="00481F59" w:rsidR="00481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F59" w:rsidP="00481F59" w:rsidR="00481F59">
      <w:r>
        <w:separator/>
      </w:r>
    </w:p>
  </w:footnote>
  <w:footnote w:id="0" w:type="continuationSeparator">
    <w:p w:rsidRDefault="00481F59" w:rsidP="00481F59" w:rsidR="00481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5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2C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St-166/2016-5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5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3CD"/>
    <w:rsid w:val="00481F59"/>
    <w:rsid w:val="004F5027"/>
    <w:rsid w:val="00652CD9"/>
    <w:rsid w:val="00802CED"/>
    <w:rsid w:val="008A045F"/>
    <w:rsid w:val="00A403CD"/>
    <w:rsid w:val="00C502FA"/>
    <w:rsid w:val="00F855A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1F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F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81F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F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1F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F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F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C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C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C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C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F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F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81F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F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1F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F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F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C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C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C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C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SEFERI d.o.o. VRSAR</izvorni_sadrzaj>
    <derivirana_varijabla naziv="DomainObject.Predmet.ProtustrankaFormated_1">  SEFERI d.o.o. VRSAR</derivirana_varijabla>
  </DomainObject.Predmet.ProtustrankaFormated>
  <DomainObject.Predmet.ProtustrankaFormatedOIB>
    <izvorni_sadrzaj>  SEFERI d.o.o. VRSAR, OIB 41737664133</izvorni_sadrzaj>
    <derivirana_varijabla naziv="DomainObject.Predmet.ProtustrankaFormatedOIB_1">  SEFERI d.o.o. VRSAR, OIB 41737664133</derivirana_varijabla>
  </DomainObject.Predmet.ProtustrankaFormatedOIB>
  <DomainObject.Predmet.ProtustrankaFormatedWithAdress>
    <izvorni_sadrzaj> SEFERI d.o.o. VRSAR, Dalmatinska 1, 52450 Vrsar</izvorni_sadrzaj>
    <derivirana_varijabla naziv="DomainObject.Predmet.ProtustrankaFormatedWithAdress_1"> SEFERI d.o.o. VRSAR, Dalmatinska 1, 52450 Vrsar</derivirana_varijabla>
  </DomainObject.Predmet.ProtustrankaFormatedWithAdress>
  <DomainObject.Predmet.ProtustrankaFormatedWithAdressOIB>
    <izvorni_sadrzaj> SEFERI d.o.o. VRSAR, OIB 41737664133, Dalmatinska 1, 52450 Vrsar</izvorni_sadrzaj>
    <derivirana_varijabla naziv="DomainObject.Predmet.ProtustrankaFormatedWithAdressOIB_1"> SEFERI d.o.o. VRSAR, OIB 41737664133, Dalmatinska 1, 52450 Vrsar</derivirana_varijabla>
  </DomainObject.Predmet.ProtustrankaFormatedWithAdressOIB>
  <DomainObject.Predmet.ProtustrankaWithAdress>
    <izvorni_sadrzaj>SEFERI d.o.o. VRSAR Dalmatinska 1, 52450 Vrsar</izvorni_sadrzaj>
    <derivirana_varijabla naziv="DomainObject.Predmet.ProtustrankaWithAdress_1">SEFERI d.o.o. VRSAR Dalmatinska 1, 52450 Vrsar</derivirana_varijabla>
  </DomainObject.Predmet.ProtustrankaWithAdress>
  <DomainObject.Predmet.ProtustrankaWithAdressOIB>
    <izvorni_sadrzaj>SEFERI d.o.o. VRSAR, OIB 41737664133, Dalmatinska 1, 52450 Vrsar</izvorni_sadrzaj>
    <derivirana_varijabla naziv="DomainObject.Predmet.ProtustrankaWithAdressOIB_1">SEFERI d.o.o. VRSAR, OIB 41737664133, Dalmatinska 1, 52450 Vrsar</derivirana_varijabla>
  </DomainObject.Predmet.ProtustrankaWithAdressOIB>
  <DomainObject.Predmet.ProtustrankaNazivFormated>
    <izvorni_sadrzaj>SEFERI d.o.o. VRSAR</izvorni_sadrzaj>
    <derivirana_varijabla naziv="DomainObject.Predmet.ProtustrankaNazivFormated_1">SEFERI d.o.o. VRSAR</derivirana_varijabla>
  </DomainObject.Predmet.ProtustrankaNazivFormated>
  <DomainObject.Predmet.ProtustrankaNazivFormatedOIB>
    <izvorni_sadrzaj>SEFERI d.o.o. VRSAR, OIB 41737664133</izvorni_sadrzaj>
    <derivirana_varijabla naziv="DomainObject.Predmet.ProtustrankaNazivFormatedOIB_1">SEFERI d.o.o. VRSAR, OIB 41737664133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38661.96</izvorni_sadrzaj>
    <derivirana_varijabla naziv="DomainObject.Predmet.TrenutnaVrijednost_1">38661.96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SEFERI d.o.o. VRSAR</item>
    </izvorni_sadrzaj>
    <derivirana_varijabla naziv="DomainObject.Predmet.ProtuStrankaListFormated_1">
      <item>SEFERI d.o.o. VRSAR</item>
    </derivirana_varijabla>
  </DomainObject.Predmet.ProtuStrankaListFormated>
  <DomainObject.Predmet.ProtuStrankaListFormatedOIB>
    <izvorni_sadrzaj>
      <item>SEFERI d.o.o. VRSAR, OIB 41737664133</item>
    </izvorni_sadrzaj>
    <derivirana_varijabla naziv="DomainObject.Predmet.ProtuStrankaListFormatedOIB_1">
      <item>SEFERI d.o.o. VRSAR, OIB 41737664133</item>
    </derivirana_varijabla>
  </DomainObject.Predmet.ProtuStrankaListFormatedOIB>
  <DomainObject.Predmet.ProtuStrankaListFormatedWithAdress>
    <izvorni_sadrzaj>
      <item>SEFERI d.o.o. VRSAR, Dalmatinska 1, 52450 Vrsar</item>
    </izvorni_sadrzaj>
    <derivirana_varijabla naziv="DomainObject.Predmet.ProtuStrankaListFormatedWithAdress_1">
      <item>SEFERI d.o.o. VRSAR, Dalmatinska 1, 52450 Vrsar</item>
    </derivirana_varijabla>
  </DomainObject.Predmet.ProtuStrankaListFormatedWithAdress>
  <DomainObject.Predmet.ProtuStrankaListFormatedWithAdressOIB>
    <izvorni_sadrzaj>
      <item>SEFERI d.o.o. VRSAR, OIB 41737664133, Dalmatinska 1, 52450 Vrsar</item>
    </izvorni_sadrzaj>
    <derivirana_varijabla naziv="DomainObject.Predmet.ProtuStrankaListFormatedWithAdressOIB_1">
      <item>SEFERI d.o.o. VRSAR, OIB 41737664133, Dalmatinska 1, 52450 Vrsar</item>
    </derivirana_varijabla>
  </DomainObject.Predmet.ProtuStrankaListFormatedWithAdressOIB>
  <DomainObject.Predmet.ProtuStrankaListNazivFormated>
    <izvorni_sadrzaj>
      <item>SEFERI d.o.o. VRSAR</item>
    </izvorni_sadrzaj>
    <derivirana_varijabla naziv="DomainObject.Predmet.ProtuStrankaListNazivFormated_1">
      <item>SEFERI d.o.o. VRSAR</item>
    </derivirana_varijabla>
  </DomainObject.Predmet.ProtuStrankaListNazivFormated>
  <DomainObject.Predmet.ProtuStrankaListNazivFormatedOIB>
    <izvorni_sadrzaj>
      <item>SEFERI d.o.o. VRSAR, OIB 41737664133</item>
    </izvorni_sadrzaj>
    <derivirana_varijabla naziv="DomainObject.Predmet.ProtuStrankaListNazivFormatedOIB_1">
      <item>SEFERI d.o.o. VRSAR, OIB 41737664133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SEFERI d.o.o. VRSAR</izvorni_sadrzaj>
    <derivirana_varijabla naziv="DomainObject.Predmet.ProtustrankaIDrugi_1">SEFERI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SEFERI d.o.o. VRSAR, OIB 41737664133, Dalmatinska 1, 52450 Vrsar</izvorni_sadrzaj>
    <derivirana_varijabla naziv="DomainObject.Predmet.ProtustrankaIDrugiAdressOIB_1">SEFERI d.o.o. VRSAR, OIB 41737664133, Dalmatinska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SEFERI d.o.o. VRSAR</item>
    </izvorni_sadrzaj>
    <derivirana_varijabla naziv="DomainObject.Predmet.SudioniciListNaziv_1">
      <item>FINANCIJSKA AGENCIJA, RC RIJEKA, PODRUŽNICA PULA, PULA</item>
      <item>SEFERI 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SEFERI d.o.o. VRSAR, OIB 41737664133, Dalmatinska 1,52450 Vrsar</item>
    </izvorni_sadrzaj>
    <derivirana_varijabla naziv="DomainObject.Predmet.SudioniciListAdressOIB_1">
      <item>FINANCIJSKA AGENCIJA, RC RIJEKA, PODRUŽNICA PULA, PULA, OIB 85821130368, Giardini 5,52100 Pula</item>
      <item>SEFERI d.o.o. VRSAR, OIB 41737664133, Dalmatinska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41737664133</item>
    </izvorni_sadrzaj>
    <derivirana_varijabla naziv="DomainObject.Predmet.SudioniciListNazivOIB_1">
      <item>, OIB 85821130368</item>
      <item>, OIB 41737664133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2940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2016-04-13T07:40:00Z</dcterms:created>
  <dc:creator>Mihaela Kaligari</dc:creator>
  <cp:lastModifiedBy>Sanja Lakošeljac</cp:lastModifiedBy>
  <cp:lastPrinted>2016-04-13T07:39:00Z</cp:lastPrinted>
  <dcterms:modified xmlns:xsi="http://www.w3.org/2001/XMLSchema-instance" xsi:type="dcterms:W3CDTF">2016-04-13T07:41:00Z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