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7241" w14:paraId="6637241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1D5E44">
        <w:rPr>
          <w:rFonts w:hAnsi="Times New Roman" w:ascii="Times New Roman"/>
          <w:noProof w:val="false"/>
          <w:szCs w:val="24"/>
        </w:rPr>
        <w:t>147/13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7E5EE1" w:rsidRPr="007E5EE1">
        <w:rPr>
          <w:rFonts w:hAnsi="Times New Roman" w:ascii="Times New Roman"/>
          <w:noProof w:val="false"/>
          <w:szCs w:val="24"/>
        </w:rPr>
        <w:t>Ljudevita Šestića 4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1D5E44">
        <w:rPr>
          <w:rFonts w:hAnsi="Times New Roman" w:ascii="Times New Roman"/>
          <w:szCs w:val="24"/>
        </w:rPr>
        <w:t>Stečajna masa iza</w:t>
      </w:r>
      <w:r w:rsidR="001D5E44" w:rsidRPr="005311EC">
        <w:rPr>
          <w:rFonts w:hAnsi="Times New Roman" w:ascii="Times New Roman"/>
          <w:szCs w:val="24"/>
        </w:rPr>
        <w:t xml:space="preserve"> </w:t>
      </w:r>
      <w:r w:rsidR="001D5E44" w:rsidRPr="00A83232">
        <w:rPr>
          <w:rFonts w:hAnsi="Times New Roman" w:ascii="Times New Roman"/>
          <w:szCs w:val="24"/>
        </w:rPr>
        <w:t>EMO-ING d.o.o. "u stečaju", Karlovac, M. Vrhovca 5, OIB 27339688439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6D1224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1D5E44">
        <w:rPr>
          <w:rFonts w:hAnsi="Times New Roman" w:ascii="Times New Roman"/>
          <w:noProof w:val="false"/>
          <w:szCs w:val="24"/>
        </w:rPr>
        <w:t>12. prosinca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7E5EE1">
        <w:rPr>
          <w:rFonts w:hAnsi="Times New Roman" w:ascii="Times New Roman"/>
          <w:noProof w:val="false"/>
          <w:szCs w:val="24"/>
        </w:rPr>
        <w:t>6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1D5E44">
        <w:rPr>
          <w:rFonts w:hAnsi="Times New Roman" w:ascii="Times New Roman"/>
          <w:noProof w:val="false"/>
          <w:szCs w:val="24"/>
        </w:rPr>
        <w:t>9,00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7E5EE1">
        <w:rPr>
          <w:rFonts w:hAnsi="Times New Roman" w:ascii="Times New Roman"/>
          <w:noProof w:val="false"/>
          <w:szCs w:val="24"/>
        </w:rPr>
        <w:t>Ljudevita Šestića 4</w:t>
      </w:r>
      <w:r w:rsidR="00F84C05" w:rsidRPr="007E5EE1">
        <w:rPr>
          <w:rFonts w:hAnsi="Times New Roman" w:ascii="Times New Roman"/>
          <w:noProof w:val="false"/>
          <w:szCs w:val="24"/>
        </w:rPr>
        <w:t>, soba 3.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1D5E44" w:rsidP="004D6C0F" w:rsidR="00C15E95" w:rsidRPr="007E5EE1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Davanje suglasnosti stečajnom upravitelju za sklapanje izvansudske nagodbe (otpis kamata na trošak postupka) s dužnikovim dužnikom Milošom Divićem, vl. odjavljenog trgovačkog obrta EMO DIV, Karlovac, radi namirenja troškova parničnog postupka iz predmeta Trgovačkog suda u Karlovcu posl.br. P-79/02.  </w:t>
      </w:r>
    </w:p>
    <w:p w:rsidRDefault="00751500" w:rsidP="007242E0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1D5E44">
        <w:rPr>
          <w:rFonts w:hAnsi="Times New Roman" w:ascii="Times New Roman"/>
          <w:szCs w:val="24"/>
        </w:rPr>
        <w:t>22. studenog</w:t>
      </w:r>
      <w:r w:rsidR="007E5EE1">
        <w:rPr>
          <w:rFonts w:hAnsi="Times New Roman" w:ascii="Times New Roman"/>
          <w:szCs w:val="24"/>
        </w:rPr>
        <w:t xml:space="preserve"> 2016</w:t>
      </w:r>
      <w:r w:rsidRPr="007E5EE1">
        <w:rPr>
          <w:rFonts w:hAnsi="Times New Roman" w:ascii="Times New Roman"/>
          <w:szCs w:val="24"/>
        </w:rPr>
        <w:t>. godine</w:t>
      </w:r>
    </w:p>
    <w:p w:rsidRDefault="006122EB" w:rsidP="00737A4B" w:rsidR="006122EB" w:rsidRPr="007E5EE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1D5E44" w:rsidP="001D5E44" w:rsidR="001D5E44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ab/>
      </w:r>
      <w:r>
        <w:t xml:space="preserve">      </w:t>
      </w:r>
      <w:r>
        <w:rPr>
          <w:rFonts w:hAnsi="Times New Roman" w:ascii="Times New Roman"/>
          <w:szCs w:val="24"/>
        </w:rPr>
        <w:t>Renata Klokočki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1365D5" w:rsidR="001D5E44" w:rsidRPr="007E5EE1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EE1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C2656"/>
    <w:rsid w:val="000C7F84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D1224"/>
    <w:rsid w:val="00713F90"/>
    <w:rsid w:val="007178B1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8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8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8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8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8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EMO-ING društvo s ograničenom odgovornošću za proizvodnju, trgovinu i usluge ˝u stečaju˝</izvorni_sadrzaj>
    <derivirana_varijabla naziv="DomainObject.Predmet.ProtustrankaFormated_1">  Stečajna masa iza EMO-ING društvo s ograničenom odgovornošću za proizvodnju, trgovinu i usluge ˝u stečaju˝</derivirana_varijabla>
  </DomainObject.Predmet.ProtustrankaFormated>
  <DomainObject.Predmet.ProtustrankaFormatedOIB>
    <izvorni_sadrzaj>  Stečajna masa iza EMO-ING društvo s ograničenom odgovornošću za proizvodnju, trgovinu i usluge ˝u stečaju˝, OIB 27339688439</izvorni_sadrzaj>
    <derivirana_varijabla naziv="DomainObject.Predmet.ProtustrankaFormatedOIB_1">  Stečajna masa iza EMO-ING društvo s ograničenom odgovornošću za proizvodnju, trgovinu i usluge ˝u stečaju˝, OIB 27339688439</derivirana_varijabla>
  </DomainObject.Predmet.ProtustrankaFormatedOIB>
  <DomainObject.Predmet.ProtustrankaFormatedWithAdress>
    <izvorni_sadrzaj> Stečajna masa iza EMO-ING društvo s ograničenom odgovornošću za proizvodnju, trgovinu i usluge ˝u stečaju˝, Maksimilijana Vrhovca 5, 47000 Karlovac</izvorni_sadrzaj>
    <derivirana_varijabla naziv="DomainObject.Predmet.ProtustrankaFormatedWithAdress_1"> Stečajna masa iza EMO-ING društvo s ograničenom odgovornošću za proizvodnju, trgovinu i usluge ˝u stečaju˝, Maksimilijana Vrhovca 5, 47000 Karlovac</derivirana_varijabla>
  </DomainObject.Predmet.ProtustrankaFormatedWithAdress>
  <DomainObject.Predmet.ProtustrankaFormatedWithAdressOIB>
    <izvorni_sadrzaj> Stečajna masa iza EMO-ING društvo s ograničenom odgovornošću za proizvodnju, trgovinu i usluge ˝u stečaju˝, OIB 27339688439, Maksimilijana Vrhovca 5, 47000 Karlovac</izvorni_sadrzaj>
    <derivirana_varijabla naziv="DomainObject.Predmet.ProtustrankaFormatedWithAdressOIB_1"> Stečajna masa iza EMO-ING društvo s ograničenom odgovornošću za proizvodnju, trgovinu i usluge ˝u stečaju˝, OIB 27339688439, Maksimilijana Vrhovca 5, 47000 Karlovac</derivirana_varijabla>
  </DomainObject.Predmet.ProtustrankaFormatedWithAdressOIB>
  <DomainObject.Predmet.ProtustrankaWithAdress>
    <izvorni_sadrzaj>Stečajna masa iza EMO-ING društvo s ograničenom odgovornošću za proizvodnju, trgovinu i usluge ˝u stečaju˝ Maksimilijana Vrhovca 5, 47000 Karlovac</izvorni_sadrzaj>
    <derivirana_varijabla naziv="DomainObject.Predmet.ProtustrankaWithAdress_1">Stečajna masa iza EMO-ING društvo s ograničenom odgovornošću za proizvodnju, trgovinu i usluge ˝u stečaju˝ Maksimilijana Vrhovca 5, 47000 Karlovac</derivirana_varijabla>
  </DomainObject.Predmet.ProtustrankaWithAdress>
  <DomainObject.Predmet.ProtustrankaWith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WithAdressOIB_1">Stečajna masa iza EMO-ING društvo s ograničenom odgovornošću za proizvodnju, trgovinu i usluge ˝u stečaju˝, OIB 27339688439, Maksimilijana Vrhovca 5, 47000 Karlovac</derivirana_varijabla>
  </DomainObject.Predmet.ProtustrankaWithAdressOIB>
  <DomainObject.Predmet.ProtustrankaNazivFormated>
    <izvorni_sadrzaj>Stečajna masa iza EMO-ING društvo s ograničenom odgovornošću za proizvodnju, trgovinu i usluge ˝u stečaju˝</izvorni_sadrzaj>
    <derivirana_varijabla naziv="DomainObject.Predmet.ProtustrankaNazivFormated_1">Stečajna masa iza EMO-ING društvo s ograničenom odgovornošću za proizvodnju, trgovinu i usluge ˝u stečaju˝</derivirana_varijabla>
  </DomainObject.Predmet.ProtustrankaNazivFormated>
  <DomainObject.Predmet.ProtustrankaNazivFormatedOIB>
    <izvorni_sadrzaj>Stečajna masa iza EMO-ING društvo s ograničenom odgovornošću za proizvodnju, trgovinu i usluge ˝u stečaju˝, OIB 27339688439</izvorni_sadrzaj>
    <derivirana_varijabla naziv="DomainObject.Predmet.ProtustrankaNazivFormatedOIB_1">Stečajna masa iza EMO-ING društvo s ograničenom odgovornošću za proizvodnju, trgovinu i usluge ˝u stečaju˝, OIB 27339688439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Turić; Miloš Divić</izvorni_sadrzaj>
    <derivirana_varijabla naziv="DomainObject.Predmet.StrankaFormated_1">  Dragan Turić; Miloš Divić</derivirana_varijabla>
  </DomainObject.Predmet.StrankaFormated>
  <DomainObject.Predmet.StrankaFormatedOIB>
    <izvorni_sadrzaj>  Dragan Turić, OIB ; Miloš Divić, OIB 57476770562</izvorni_sadrzaj>
    <derivirana_varijabla naziv="DomainObject.Predmet.StrankaFormatedOIB_1">  Dragan Turić, OIB ; Miloš Divić, OIB 57476770562</derivirana_varijabla>
  </DomainObject.Predmet.StrankaFormatedOIB>
  <DomainObject.Predmet.StrankaFormatedWithAdress>
    <izvorni_sadrzaj> Dragan Turić, Vladimira Nazora 3, 47000 Karlovac; Miloš Divić, Miroslava Krleže 4 A, 47000 Karlovac</izvorni_sadrzaj>
    <derivirana_varijabla naziv="DomainObject.Predmet.StrankaFormatedWithAdress_1"> Dragan Turić, Vladimira Nazora 3, 47000 Karlovac; Miloš Divić, Miroslava Krleže 4 A, 47000 Karlovac</derivirana_varijabla>
  </DomainObject.Predmet.StrankaFormatedWithAdress>
  <DomainObject.Predmet.StrankaFormatedWithAdressOIB>
    <izvorni_sadrzaj> Dragan Turić, OIB , Vladimira Nazora 3, 47000 Karlovac; Miloš Divić, OIB 57476770562, Miroslava Krleže 4 A, 47000 Karlovac</izvorni_sadrzaj>
    <derivirana_varijabla naziv="DomainObject.Predmet.StrankaFormatedWithAdressOIB_1"> Dragan Turić, OIB , Vladimira Nazora 3, 47000 Karlovac; Miloš Divić, OIB 57476770562, Miroslava Krleže 4 A, 47000 Karlovac</derivirana_varijabla>
  </DomainObject.Predmet.StrankaFormatedWithAdressOIB>
  <DomainObject.Predmet.StrankaWithAdress>
    <izvorni_sadrzaj>Dragan Turić Vladimira Nazora 3,47000 Karlovac,Miloš Divić Miroslava Krleže 4 A,47000 Karlovac</izvorni_sadrzaj>
    <derivirana_varijabla naziv="DomainObject.Predmet.StrankaWithAdress_1">Dragan Turić Vladimira Nazora 3,47000 Karlovac,Miloš Divić Miroslava Krleže 4 A,47000 Karlovac</derivirana_varijabla>
  </DomainObject.Predmet.StrankaWithAdress>
  <DomainObject.Predmet.StrankaWithAdressOIB>
    <izvorni_sadrzaj>Dragan Turić, OIB , Vladimira Nazora 3,47000 Karlovac,Miloš Divić, OIB 57476770562, Miroslava Krleže 4 A,47000 Karlovac</izvorni_sadrzaj>
    <derivirana_varijabla naziv="DomainObject.Predmet.StrankaWithAdressOIB_1">Dragan Turić, OIB , Vladimira Nazora 3,47000 Karlovac,Miloš Divić, OIB 57476770562, Miroslava Krleže 4 A,47000 Karlovac</derivirana_varijabla>
  </DomainObject.Predmet.StrankaWithAdressOIB>
  <DomainObject.Predmet.StrankaNazivFormated>
    <izvorni_sadrzaj>Dragan Turić,Miloš Divić</izvorni_sadrzaj>
    <derivirana_varijabla naziv="DomainObject.Predmet.StrankaNazivFormated_1">Dragan Turić,Miloš Divić</derivirana_varijabla>
  </DomainObject.Predmet.StrankaNazivFormated>
  <DomainObject.Predmet.StrankaNazivFormatedOIB>
    <izvorni_sadrzaj>Dragan Turić, OIB ,Miloš Divić, OIB 57476770562</izvorni_sadrzaj>
    <derivirana_varijabla naziv="DomainObject.Predmet.StrankaNazivFormatedOIB_1">Dragan Turić, OIB ,Miloš Divić, OIB 57476770562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Dragan Turić</item>
      <item>Miloš Divić</item>
    </izvorni_sadrzaj>
    <derivirana_varijabla naziv="DomainObject.Predmet.StrankaListFormated_1">
      <item>Dragan Turić</item>
      <item>Miloš Divić</item>
    </derivirana_varijabla>
  </DomainObject.Predmet.StrankaListFormated>
  <DomainObject.Predmet.StrankaListFormatedOIB>
    <izvorni_sadrzaj>
      <item>Dragan Turić, OIB </item>
      <item>Miloš Divić, OIB 57476770562</item>
    </izvorni_sadrzaj>
    <derivirana_varijabla naziv="DomainObject.Predmet.StrankaListFormatedOIB_1">
      <item>Dragan Turić, OIB </item>
      <item>Miloš Divić, OIB 57476770562</item>
    </derivirana_varijabla>
  </DomainObject.Predmet.StrankaListFormatedOIB>
  <DomainObject.Predmet.StrankaListFormatedWithAdress>
    <izvorni_sadrzaj>
      <item>Dragan Turić, Vladimira Nazora 3, 47000 Karlovac</item>
      <item>Miloš Divić, Miroslava Krleže 4 A, 47000 Karlovac</item>
    </izvorni_sadrzaj>
    <derivirana_varijabla naziv="DomainObject.Predmet.StrankaListFormatedWithAdress_1">
      <item>Dragan Turić, Vladimira Nazora 3, 47000 Karlovac</item>
      <item>Miloš Divić, Miroslava Krleže 4 A, 47000 Karlovac</item>
    </derivirana_varijabla>
  </DomainObject.Predmet.StrankaListFormatedWithAdress>
  <DomainObject.Predmet.StrankaListFormatedWithAdressOIB>
    <izvorni_sadrzaj>
      <item>Dragan Turić, OIB , Vladimira Nazora 3, 47000 Karlovac</item>
      <item>Miloš Divić, OIB 57476770562, Miroslava Krleže 4 A, 47000 Karlovac</item>
    </izvorni_sadrzaj>
    <derivirana_varijabla naziv="DomainObject.Predmet.StrankaListFormatedWithAdressOIB_1">
      <item>Dragan Turić, OIB , Vladimira Nazora 3, 47000 Karlovac</item>
      <item>Miloš Divić, OIB 57476770562, Miroslava Krleže 4 A, 47000 Karlovac</item>
    </derivirana_varijabla>
  </DomainObject.Predmet.StrankaListFormatedWithAdressOIB>
  <DomainObject.Predmet.StrankaListNazivFormated>
    <izvorni_sadrzaj>
      <item>Dragan Turić</item>
      <item>Miloš Divić</item>
    </izvorni_sadrzaj>
    <derivirana_varijabla naziv="DomainObject.Predmet.StrankaListNazivFormated_1">
      <item>Dragan Turić</item>
      <item>Miloš Divić</item>
    </derivirana_varijabla>
  </DomainObject.Predmet.StrankaListNazivFormated>
  <DomainObject.Predmet.StrankaListNazivFormatedOIB>
    <izvorni_sadrzaj>
      <item>Dragan Turić, OIB </item>
      <item>Miloš Divić, OIB 57476770562</item>
    </izvorni_sadrzaj>
    <derivirana_varijabla naziv="DomainObject.Predmet.StrankaListNazivFormatedOIB_1">
      <item>Dragan Turić, OIB </item>
      <item>Miloš Divić, OIB 57476770562</item>
    </derivirana_varijabla>
  </DomainObject.Predmet.StrankaListNazivFormatedOIB>
  <DomainObject.Predmet.ProtuStrankaListFormated>
    <izvorni_sadrzaj>
      <item>Stečajna masa iza EMO-ING društvo s ograničenom odgovornošću za proizvodnju, trgovinu i usluge ˝u stečaju˝</item>
    </izvorni_sadrzaj>
    <derivirana_varijabla naziv="DomainObject.Predmet.ProtuStrankaListFormated_1">
      <item>Stečajna masa iza EMO-ING društvo s ograničenom odgovornošću za proizvodnju, trgovinu i usluge ˝u stečaju˝</item>
    </derivirana_varijabla>
  </DomainObject.Predmet.ProtuStrankaListFormated>
  <DomainObject.Predmet.ProtuStrankaListFormatedOIB>
    <izvorni_sadrzaj>
      <item>Stečajna masa iza EMO-ING društvo s ograničenom odgovornošću za proizvodnju, trgovinu i usluge ˝u stečaju˝, OIB 27339688439</item>
    </izvorni_sadrzaj>
    <derivirana_varijabla naziv="DomainObject.Predmet.ProtuStrankaListFormatedOIB_1">
      <item>Stečajna masa iza EMO-ING društvo s ograničenom odgovornošću za proizvodnju, trgovinu i usluge ˝u stečaju˝, OIB 27339688439</item>
    </derivirana_varijabla>
  </DomainObject.Predmet.ProtuStrankaListFormatedOIB>
  <DomainObject.Predmet.ProtuStrankaListFormatedWithAdress>
    <izvorni_sadrzaj>
      <item>Stečajna masa iza EMO-ING društvo s ograničenom odgovornošću za proizvodnju, trgovinu i usluge ˝u stečaju˝, Maksimilijana Vrhovca 5, 47000 Karlovac</item>
    </izvorni_sadrzaj>
    <derivirana_varijabla naziv="DomainObject.Predmet.ProtuStrankaListFormatedWithAdress_1">
      <item>Stečajna masa iza EMO-ING društvo s ograničenom odgovornošću za proizvodnju, trgovinu i usluge ˝u stečaju˝, Maksimilijana Vrhovca 5, 47000 Karlovac</item>
    </derivirana_varijabla>
  </DomainObject.Predmet.ProtuStrankaListFormatedWithAdress>
  <DomainObject.Predmet.ProtuStrankaListFormatedWithAdressOIB>
    <izvorni_sadrzaj>
      <item>Stečajna masa iza EMO-ING društvo s ograničenom odgovornošću za proizvodnju, trgovinu i usluge ˝u stečaju˝, OIB 27339688439, Maksimilijana Vrhovca 5, 47000 Karlovac</item>
    </izvorni_sadrzaj>
    <derivirana_varijabla naziv="DomainObject.Predmet.ProtuStrankaListFormatedWithAdressOIB_1">
      <item>Stečajna masa iza EMO-ING društvo s ograničenom odgovornošću za proizvodnju, trgovinu i usluge ˝u stečaju˝, OIB 27339688439, Maksimilijana Vrhovca 5, 47000 Karlovac</item>
    </derivirana_varijabla>
  </DomainObject.Predmet.ProtuStrankaListFormatedWithAdressOIB>
  <DomainObject.Predmet.ProtuStrankaListNazivFormated>
    <izvorni_sadrzaj>
      <item>Stečajna masa iza EMO-ING društvo s ograničenom odgovornošću za proizvodnju, trgovinu i usluge ˝u stečaju˝</item>
    </izvorni_sadrzaj>
    <derivirana_varijabla naziv="DomainObject.Predmet.ProtuStrankaListNazivFormated_1">
      <item>Stečajna masa iza EMO-ING društvo s ograničenom odgovornošću za proizvodnju, trgovinu i usluge ˝u stečaju˝</item>
    </derivirana_varijabla>
  </DomainObject.Predmet.ProtuStrankaListNazivFormated>
  <DomainObject.Predmet.ProtuStrankaListNazivFormatedOIB>
    <izvorni_sadrzaj>
      <item>Stečajna masa iza EMO-ING društvo s ograničenom odgovornošću za proizvodnju, trgovinu i usluge ˝u stečaju˝, OIB 27339688439</item>
    </izvorni_sadrzaj>
    <derivirana_varijabla naziv="DomainObject.Predmet.ProtuStrankaListNazivFormatedOIB_1">
      <item>Stečajna masa iza EMO-ING društvo s ograničenom odgovornošću za proizvodnju, trgovinu i usluge ˝u stečaju˝, OIB 27339688439</item>
    </derivirana_varijabla>
  </DomainObject.Predmet.ProtuStrankaListNazivFormatedOIB>
  <DomainObject.Predmet.OstaliListFormated>
    <izvorni_sadrzaj>
      <item>Jasna Brajdić</item>
      <item>RH, MINISTARSTVO FINANCIJA, POREZNA UPRAVA Zagreb</item>
      <item>ŽDO U KARLOVCU</item>
    </izvorni_sadrzaj>
    <derivirana_varijabla naziv="DomainObject.Predmet.OstaliListFormated_1">
      <item>Jasna Brajdić</item>
      <item>RH, MINISTARSTVO FINANCIJA, POREZNA UPRAVA Zagreb</item>
      <item>ŽDO U KARLOVCU</item>
    </derivirana_varijabla>
  </DomainObject.Predmet.OstaliListFormated>
  <DomainObject.Predmet.OstaliListFormatedOIB>
    <izvorni_sadrzaj>
      <item>Jasna Brajdić, OIB 02189566674</item>
      <item>RH, MINISTARSTVO FINANCIJA, POREZNA UPRAVA Zagreb</item>
      <item>ŽDO U KARLOVCU</item>
    </izvorni_sadrzaj>
    <derivirana_varijabla naziv="DomainObject.Predmet.OstaliListFormatedOIB_1">
      <item>Jasna Brajdić, OIB 02189566674</item>
      <item>RH, MINISTARSTVO FINANCIJA, POREZNA UPRAVA Zagreb</item>
      <item>ŽDO U KARLOVCU</item>
    </derivirana_varijabla>
  </DomainObject.Predmet.OstaliListFormatedOIB>
  <DomainObject.Predmet.OstaliListFormatedWithAdress>
    <izvorni_sadrzaj>
      <item>Jasna Brajdić</item>
      <item>RH, MINISTARSTVO FINANCIJA, POREZNA UPRAVA Zagreb</item>
      <item>ŽDO U KARLOVCU</item>
    </izvorni_sadrzaj>
    <derivirana_varijabla naziv="DomainObject.Predmet.OstaliListFormatedWithAdress_1">
      <item>Jasna Brajdić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Jasna Brajdić, OIB 02189566674</item>
      <item>RH, MINISTARSTVO FINANCIJA, POREZNA UPRAVA Zagreb</item>
      <item>ŽDO U KARLOVCU</item>
    </izvorni_sadrzaj>
    <derivirana_varijabla naziv="DomainObject.Predmet.OstaliListFormatedWithAdressOIB_1">
      <item>Jasna Brajdić, OIB 02189566674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Jasna Brajdić</item>
      <item>RH, MINISTARSTVO FINANCIJA, POREZNA UPRAVA Zagreb</item>
      <item>ŽDO U KARLOVCU</item>
    </izvorni_sadrzaj>
    <derivirana_varijabla naziv="DomainObject.Predmet.OstaliListNazivFormated_1">
      <item>Jasna Brajdić</item>
      <item>RH, MINISTARSTVO FINANCIJA, POREZNA UPRAVA Zagreb</item>
      <item>ŽDO U KARLOVCU</item>
    </derivirana_varijabla>
  </DomainObject.Predmet.OstaliListNazivFormated>
  <DomainObject.Predmet.OstaliListNazivFormatedOIB>
    <izvorni_sadrzaj>
      <item>Jasna Brajdić, OIB 02189566674</item>
      <item>RH, MINISTARSTVO FINANCIJA, POREZNA UPRAVA Zagreb</item>
      <item>ŽDO U KARLOVCU</item>
    </izvorni_sadrzaj>
    <derivirana_varijabla naziv="DomainObject.Predmet.OstaliListNazivFormatedOIB_1">
      <item>Jasna Brajdić, OIB 02189566674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Turić i dr.</izvorni_sadrzaj>
    <derivirana_varijabla naziv="DomainObject.Predmet.StrankaIDrugi_1">Dragan Turić i dr.</derivirana_varijabla>
  </DomainObject.Predmet.StrankaIDrugi>
  <DomainObject.Predmet.ProtustrankaIDrugi>
    <izvorni_sadrzaj>Stečajna masa iza EMO-ING društvo s ograničenom odgovornošću za proizvodnju, trgovinu i usluge ˝u stečaju˝</izvorni_sadrzaj>
    <derivirana_varijabla naziv="DomainObject.Predmet.ProtustrankaIDrugi_1">Stečajna masa iza EMO-ING društvo s ograničenom odgovornošću za proizvodnju, trgovinu i usluge ˝u stečaju˝</derivirana_varijabla>
  </DomainObject.Predmet.ProtustrankaIDrugi>
  <DomainObject.Predmet.StrankaIDrugiAdressOIB>
    <izvorni_sadrzaj>Dragan Turić, OIB , Vladimira Nazora 3, 47000 Karlovac i dr.</izvorni_sadrzaj>
    <derivirana_varijabla naziv="DomainObject.Predmet.StrankaIDrugiAdressOIB_1">Dragan Turić, OIB , Vladimira Nazora 3, 47000 Karlovac i dr.</derivirana_varijabla>
  </DomainObject.Predmet.StrankaIDrugiAdressOIB>
  <DomainObject.Predmet.ProtustrankaIDrugi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IDrugiAdressOIB_1">Stečajna masa iza EMO-ING društvo s ograničenom odgovornošću za proizvodnju, trgovinu i usluge ˝u stečaju˝, OIB 27339688439,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Brajdić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izvorni_sadrzaj>
    <derivirana_varijabla naziv="DomainObject.Predmet.SudioniciListNaziv_1">
      <item>Jasna Brajdić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derivirana_varijabla>
  </DomainObject.Predmet.SudioniciListNaziv>
  <DomainObject.Predmet.SudioniciListAdressOIB>
    <izvorni_sadrzaj>
      <item>Jasna Brajdić, OIB 02189566674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izvorni_sadrzaj>
    <derivirana_varijabla naziv="DomainObject.Predmet.SudioniciListAdressOIB_1">
      <item>Jasna Brajdić, OIB 02189566674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02189566674</item>
      <item>, OIB 27339688439</item>
      <item>, OIB null</item>
      <item>, OIB null</item>
      <item>, OIB </item>
      <item>, OIB 57476770562</item>
    </izvorni_sadrzaj>
    <derivirana_varijabla naziv="DomainObject.Predmet.SudioniciListNazivOIB_1">
      <item>, OIB 02189566674</item>
      <item>, OIB 27339688439</item>
      <item>, OIB null</item>
      <item>, OIB null</item>
      <item>, OIB </item>
      <item>, OIB 57476770562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172</properties:Words>
  <properties:Characters>1031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2016-11-22T09:53:00Z</dcterms:created>
  <dc:creator>x</dc:creator>
  <cp:lastModifiedBy>Goranka Boljkovac</cp:lastModifiedBy>
  <cp:lastPrinted>2016-11-22T09:53:00Z</cp:lastPrinted>
  <dcterms:modified xmlns:xsi="http://www.w3.org/2001/XMLSchema-instance" xsi:type="dcterms:W3CDTF">2016-11-22T09:54:00Z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