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3393" w14:paraId="c0a3393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D726E" w:rsidP="00DF524F" w:rsidR="009D726E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E27567">
        <w:t xml:space="preserve">                      67. St-1514</w:t>
      </w:r>
      <w:r w:rsidR="00864D0C">
        <w:t>/13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E27567" w:rsidRPr="00E27567">
        <w:rPr>
          <w:bCs/>
          <w:lang w:val="pt-BR"/>
        </w:rPr>
        <w:t>INTERPLAST d.o.o. u stečaju, Sesvete, Bartola Kašića 19, OIB: 02198912843</w:t>
      </w:r>
      <w:r w:rsidRPr="00792894">
        <w:t xml:space="preserve">, </w:t>
      </w:r>
      <w:r w:rsidR="00E27567">
        <w:t>21</w:t>
      </w:r>
      <w:r w:rsidR="00614DEF">
        <w:t>. kolovoza</w:t>
      </w:r>
      <w:r w:rsidR="00792894" w:rsidRPr="00792894">
        <w:t xml:space="preserve"> </w:t>
      </w:r>
      <w:r w:rsidR="006A414E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E27567" w:rsidRPr="00E27567">
        <w:rPr>
          <w:bCs/>
          <w:lang w:val="pt-BR"/>
        </w:rPr>
        <w:t>INTERPLAST d.o.o. u stečaju, Sesvete, Bartola Kašića 19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27567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3. listopad</w:t>
      </w:r>
      <w:r w:rsidR="006A414E">
        <w:rPr>
          <w:bCs/>
        </w:rPr>
        <w:t xml:space="preserve">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</w:t>
      </w:r>
      <w:r w:rsidR="006A414E">
        <w:rPr>
          <w:bCs/>
        </w:rPr>
        <w:t>,30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A414E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E27567">
        <w:t>21</w:t>
      </w:r>
      <w:r w:rsidR="00614DEF">
        <w:t>. kolovoza</w:t>
      </w:r>
      <w:r w:rsidR="006A414E">
        <w:t xml:space="preserve"> 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6A414E" w:rsidP="006A414E" w:rsidR="007D2848" w:rsidRPr="00310646">
      <w:pPr>
        <w:pStyle w:val="Tijeloteksta"/>
      </w:pPr>
      <w:r>
        <w:tab/>
      </w:r>
      <w:r>
        <w:tab/>
      </w:r>
      <w:r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6A414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Gordan Zubak</w:t>
      </w:r>
      <w:r w:rsidR="009D726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7D2848" w:rsidR="007B40F5" w:rsidRPr="00792894">
      <w:pPr>
        <w:jc w:val="both"/>
      </w:pPr>
    </w:p>
    <w:p w:rsidRDefault="007B40F5" w:rsidP="007B40F5" w:rsidR="00590E39" w:rsidRPr="00792894">
      <w:pPr>
        <w:jc w:val="center"/>
      </w:pPr>
      <w:r w:rsidRPr="00792894">
        <w:t xml:space="preserve">                     </w:t>
      </w:r>
      <w:r w:rsidR="006A414E">
        <w:t xml:space="preserve">                             </w:t>
      </w:r>
      <w:r w:rsidRPr="00792894">
        <w:t xml:space="preserve">                          </w:t>
      </w:r>
      <w:r w:rsidR="00651128">
        <w:t xml:space="preserve">                              </w:t>
      </w:r>
    </w:p>
    <w:p w:rsidRDefault="009D726E" w:rsidP="00BA7734" w:rsidR="009D726E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9D726E" w:rsidP="00BA7734" w:rsidR="009D726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14DEF"/>
    <w:rsid w:val="00651128"/>
    <w:rsid w:val="006951FE"/>
    <w:rsid w:val="006A414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D726E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27567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St-1514/2013</izvorni_sadrzaj>
    <derivirana_varijabla naziv="DomainObject.Predmet.OznakaBroj_1">St-1514/2013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INTERPLAST d.o.o. za trgovinu</izvorni_sadrzaj>
    <derivirana_varijabla naziv="DomainObject.Predmet.ProtustrankaFormated_1">  INTERPLAST d.o.o. za trgovinu</derivirana_varijabla>
  </DomainObject.Predmet.ProtustrankaFormated>
  <DomainObject.Predmet.ProtustrankaFormatedOIB>
    <izvorni_sadrzaj>  INTERPLAST d.o.o. za trgovinu, OIB 02198912843</izvorni_sadrzaj>
    <derivirana_varijabla naziv="DomainObject.Predmet.ProtustrankaFormatedOIB_1">  INTERPLAST d.o.o. za trgovinu, OIB 02198912843</derivirana_varijabla>
  </DomainObject.Predmet.ProtustrankaFormatedOIB>
  <DomainObject.Predmet.ProtustrankaFormatedWithAdress>
    <izvorni_sadrzaj> INTERPLAST d.o.o. za trgovinu, Bartola Kašića 19, 34312 Sesvete</izvorni_sadrzaj>
    <derivirana_varijabla naziv="DomainObject.Predmet.ProtustrankaFormatedWithAdress_1"> INTERPLAST d.o.o. za trgovinu, Bartola Kašića 19, 34312 Sesvete</derivirana_varijabla>
  </DomainObject.Predmet.ProtustrankaFormatedWithAdress>
  <DomainObject.Predmet.ProtustrankaFormatedWithAdressOIB>
    <izvorni_sadrzaj> INTERPLAST d.o.o. za trgovinu, OIB 02198912843, Bartola Kašića 19, 34312 Sesvete</izvorni_sadrzaj>
    <derivirana_varijabla naziv="DomainObject.Predmet.ProtustrankaFormatedWithAdressOIB_1"> INTERPLAST d.o.o. za trgovinu, OIB 02198912843, Bartola Kašića 19, 34312 Sesvete</derivirana_varijabla>
  </DomainObject.Predmet.ProtustrankaFormatedWithAdressOIB>
  <DomainObject.Predmet.ProtustrankaWithAdress>
    <izvorni_sadrzaj>INTERPLAST d.o.o. za trgovinu Bartola Kašića 19, 34312 Sesvete</izvorni_sadrzaj>
    <derivirana_varijabla naziv="DomainObject.Predmet.ProtustrankaWithAdress_1">INTERPLAST d.o.o. za trgovinu Bartola Kašića 19, 34312 Sesvete</derivirana_varijabla>
  </DomainObject.Predmet.ProtustrankaWithAdress>
  <DomainObject.Predmet.ProtustrankaWithAdressOIB>
    <izvorni_sadrzaj>INTERPLAST d.o.o. za trgovinu, OIB 02198912843, Bartola Kašića 19, 34312 Sesvete</izvorni_sadrzaj>
    <derivirana_varijabla naziv="DomainObject.Predmet.ProtustrankaWithAdressOIB_1">INTERPLAST d.o.o. za trgovinu, OIB 02198912843, Bartola Kašića 19, 34312 Sesvete</derivirana_varijabla>
  </DomainObject.Predmet.ProtustrankaWithAdressOIB>
  <DomainObject.Predmet.ProtustrankaNazivFormated>
    <izvorni_sadrzaj>INTERPLAST d.o.o. za trgovinu</izvorni_sadrzaj>
    <derivirana_varijabla naziv="DomainObject.Predmet.ProtustrankaNazivFormated_1">INTERPLAST d.o.o. za trgovinu</derivirana_varijabla>
  </DomainObject.Predmet.ProtustrankaNazivFormated>
  <DomainObject.Predmet.ProtustrankaNazivFormatedOIB>
    <izvorni_sadrzaj>INTERPLAST d.o.o. za trgovinu, OIB 02198912843</izvorni_sadrzaj>
    <derivirana_varijabla naziv="DomainObject.Predmet.ProtustrankaNazivFormatedOIB_1">INTERPLAST d.o.o. za trgovinu, OIB 02198912843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INTERPLAST d.o.o. za trgovinu</item>
    </izvorni_sadrzaj>
    <derivirana_varijabla naziv="DomainObject.Predmet.ProtuStrankaListFormated_1">
      <item>INTERPLAST d.o.o. za trgovinu</item>
    </derivirana_varijabla>
  </DomainObject.Predmet.ProtuStrankaListFormated>
  <DomainObject.Predmet.ProtuStrankaListFormatedOIB>
    <izvorni_sadrzaj>
      <item>INTERPLAST d.o.o. za trgovinu, OIB 02198912843</item>
    </izvorni_sadrzaj>
    <derivirana_varijabla naziv="DomainObject.Predmet.ProtuStrankaListFormatedOIB_1">
      <item>INTERPLAST d.o.o. za trgovinu, OIB 02198912843</item>
    </derivirana_varijabla>
  </DomainObject.Predmet.ProtuStrankaListFormatedOIB>
  <DomainObject.Predmet.ProtuStrankaListFormatedWithAdress>
    <izvorni_sadrzaj>
      <item>INTERPLAST d.o.o. za trgovinu, Bartola Kašića 19, 34312 Sesvete</item>
    </izvorni_sadrzaj>
    <derivirana_varijabla naziv="DomainObject.Predmet.ProtuStrankaListFormatedWithAdress_1">
      <item>INTERPLAST d.o.o. za trgovinu, Bartola Kašića 19, 34312 Sesvete</item>
    </derivirana_varijabla>
  </DomainObject.Predmet.ProtuStrankaListFormatedWithAdress>
  <DomainObject.Predmet.ProtuStrankaListFormatedWithAdressOIB>
    <izvorni_sadrzaj>
      <item>INTERPLAST d.o.o. za trgovinu, OIB 02198912843, Bartola Kašića 19, 34312 Sesvete</item>
    </izvorni_sadrzaj>
    <derivirana_varijabla naziv="DomainObject.Predmet.ProtuStrankaListFormatedWithAdressOIB_1">
      <item>INTERPLAST d.o.o. za trgovinu, OIB 02198912843, Bartola Kašića 19, 34312 Sesvete</item>
    </derivirana_varijabla>
  </DomainObject.Predmet.ProtuStrankaListFormatedWithAdressOIB>
  <DomainObject.Predmet.ProtuStrankaListNazivFormated>
    <izvorni_sadrzaj>
      <item>INTERPLAST d.o.o. za trgovinu</item>
    </izvorni_sadrzaj>
    <derivirana_varijabla naziv="DomainObject.Predmet.ProtuStrankaListNazivFormated_1">
      <item>INTERPLAST d.o.o. za trgovinu</item>
    </derivirana_varijabla>
  </DomainObject.Predmet.ProtuStrankaListNazivFormated>
  <DomainObject.Predmet.ProtuStrankaListNazivFormatedOIB>
    <izvorni_sadrzaj>
      <item>INTERPLAST d.o.o. za trgovinu, OIB 02198912843</item>
    </izvorni_sadrzaj>
    <derivirana_varijabla naziv="DomainObject.Predmet.ProtuStrankaListNazivFormatedOIB_1">
      <item>INTERPLAST d.o.o. za trgovinu, OIB 02198912843</item>
    </derivirana_varijabla>
  </DomainObject.Predmet.ProtuStrankaListNazivFormatedOIB>
  <DomainObject.Predmet.OstaliListFormated>
    <izvorni_sadrzaj>
      <item>Slaven Gajer</item>
      <item>Goran Jedličko</item>
    </izvorni_sadrzaj>
    <derivirana_varijabla naziv="DomainObject.Predmet.OstaliListFormated_1">
      <item>Slaven Gajer</item>
      <item>Goran Jedličko</item>
    </derivirana_varijabla>
  </DomainObject.Predmet.OstaliListFormated>
  <DomainObject.Predmet.OstaliListFormatedOIB>
    <izvorni_sadrzaj>
      <item>Slaven Gajer, OIB 90450203999</item>
      <item>Goran Jedličko, OIB 03491070415</item>
    </izvorni_sadrzaj>
    <derivirana_varijabla naziv="DomainObject.Predmet.OstaliListFormatedOIB_1">
      <item>Slaven Gajer, OIB 90450203999</item>
      <item>Goran Jedličko, OIB 03491070415</item>
    </derivirana_varijabla>
  </DomainObject.Predmet.OstaliListFormatedOIB>
  <DomainObject.Predmet.OstaliListFormatedWithAdress>
    <izvorni_sadrzaj>
      <item>Slaven Gajer, Ulica Sviba 15, 10431 Strmec</item>
      <item>Goran Jedličko, Maksimirska 18, 10000 Zagreb</item>
    </izvorni_sadrzaj>
    <derivirana_varijabla naziv="DomainObject.Predmet.OstaliListFormatedWithAdress_1">
      <item>Slaven Gajer, Ulica Sviba 15, 10431 Strmec</item>
      <item>Goran Jedličko, Maksimirska 18, 10000 Zagreb</item>
    </derivirana_varijabla>
  </DomainObject.Predmet.OstaliListFormatedWithAdress>
  <DomainObject.Predmet.OstaliListFormatedWithAdressOIB>
    <izvorni_sadrzaj>
      <item>Slaven Gajer, OIB 90450203999, Ulica Sviba 15, 10431 Strmec</item>
      <item>Goran Jedličko, OIB 03491070415, Maksimirska 18, 10000 Zagreb</item>
    </izvorni_sadrzaj>
    <derivirana_varijabla naziv="DomainObject.Predmet.OstaliListFormatedWithAdressOIB_1">
      <item>Slaven Gajer, OIB 90450203999, Ulica Sviba 15, 10431 Strmec</item>
      <item>Goran Jedličko, OIB 03491070415, Maksimirska 18, 10000 Zagreb</item>
    </derivirana_varijabla>
  </DomainObject.Predmet.OstaliListFormatedWithAdressOIB>
  <DomainObject.Predmet.OstaliListNazivFormated>
    <izvorni_sadrzaj>
      <item>Slaven Gajer</item>
      <item>Goran Jedličko</item>
    </izvorni_sadrzaj>
    <derivirana_varijabla naziv="DomainObject.Predmet.OstaliListNazivFormated_1">
      <item>Slaven Gajer</item>
      <item>Goran Jedličko</item>
    </derivirana_varijabla>
  </DomainObject.Predmet.OstaliListNazivFormated>
  <DomainObject.Predmet.OstaliListNazivFormatedOIB>
    <izvorni_sadrzaj>
      <item>Slaven Gajer, OIB 90450203999</item>
      <item>Goran Jedličko, OIB 03491070415</item>
    </izvorni_sadrzaj>
    <derivirana_varijabla naziv="DomainObject.Predmet.OstaliListNazivFormatedOIB_1">
      <item>Slaven Gajer, OIB 90450203999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INTERPLAST d.o.o. za trgovinu</izvorni_sadrzaj>
    <derivirana_varijabla naziv="DomainObject.Predmet.ProtustrankaIDrugi_1">INTERPLAST d.o.o. za trgovinu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INTERPLAST d.o.o. za trgovinu, OIB 02198912843, Bartola Kašića 19, 34312 Sesvete</izvorni_sadrzaj>
    <derivirana_varijabla naziv="DomainObject.Predmet.ProtustrankaIDrugiAdressOIB_1">INTERPLAST d.o.o. za trgovinu, OIB 02198912843, Bartola Kašića 19, 34312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INTERPLAST d.o.o. za trgovinu</item>
      <item>FINA ZAGREB</item>
      <item>Slaven Gajer</item>
      <item>Goran Jedličko</item>
    </izvorni_sadrzaj>
    <derivirana_varijabla naziv="DomainObject.Predmet.SudioniciListNaziv_1">
      <item>INTERPLAST d.o.o. za trgovinu</item>
      <item>FINA ZAGREB</item>
      <item>Slaven Gajer</item>
      <item>Goran Jedličko</item>
    </derivirana_varijabla>
  </DomainObject.Predmet.SudioniciListNaziv>
  <DomainObject.Predmet.SudioniciListAdressOIB>
    <izvorni_sadrzaj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izvorni_sadrzaj>
    <derivirana_varijabla naziv="DomainObject.Predmet.SudioniciListAdressOIB_1">
      <item>INTERPLAST d.o.o. za trgovinu, OIB 02198912843, Bartola Kašića 19,34312 Sesvete</item>
      <item>FINA ZAGREB, OIB 85821130368, PAVLA VITEZOVIĆA 1,47000 Karlovac</item>
      <item>Slaven Gajer, OIB 90450203999, Ulica Sviba 15,10431 Strmec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02198912843</item>
      <item>, OIB 85821130368</item>
      <item>, OIB 90450203999</item>
      <item>, OIB 03491070415</item>
    </izvorni_sadrzaj>
    <derivirana_varijabla naziv="DomainObject.Predmet.SudioniciListNazivOIB_1">
      <item>, OIB 02198912843</item>
      <item>, OIB 85821130368</item>
      <item>, OIB 90450203999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138</properties:Words>
  <properties:Characters>646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2017-08-21T09:15:00Z</dcterms:created>
  <dc:creator>Tatjana Kujundžić-Novak</dc:creator>
  <cp:lastModifiedBy>Katica Franjić</cp:lastModifiedBy>
  <cp:lastPrinted>2017-08-21T10:49:00Z</cp:lastPrinted>
  <dcterms:modified xmlns:xsi="http://www.w3.org/2001/XMLSchema-instance" xsi:type="dcterms:W3CDTF">2017-08-21T10:49:00Z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