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4b66" w14:paraId="f134b66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911DBE">
        <w:rPr>
          <w:lang w:val="hr-HR"/>
        </w:rPr>
        <w:t>Broj: 2/St-835/2016-17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085CB7" w:rsidRPr="00085CB7">
        <w:rPr>
          <w:b/>
          <w:color w:themeColor="text1" w:val="000000"/>
        </w:rPr>
        <w:t>VIOLA d.o.o., OIB: 89237207047 sa sjedištem u Sv. Ivana Krstitelja 20, Sibinj</w:t>
      </w:r>
      <w:r w:rsidR="008D31C8">
        <w:rPr>
          <w:color w:themeColor="text1" w:val="000000"/>
        </w:rPr>
        <w:t>, dana 6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F56C65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F56C65" w:rsidRPr="00F56C65">
        <w:rPr>
          <w:rFonts w:cs="Times New Roman" w:hAnsi="Times New Roman" w:ascii="Times New Roman"/>
          <w:b/>
          <w:sz w:val="24"/>
          <w:szCs w:val="24"/>
        </w:rPr>
        <w:t>ZDRAVKO ALAR, OIB: 757182</w:t>
      </w:r>
      <w:r w:rsidR="00F56C65">
        <w:rPr>
          <w:rFonts w:cs="Times New Roman" w:hAnsi="Times New Roman" w:ascii="Times New Roman"/>
          <w:b/>
          <w:sz w:val="24"/>
          <w:szCs w:val="24"/>
        </w:rPr>
        <w:t xml:space="preserve">03819, </w:t>
      </w:r>
      <w:r w:rsidR="00F56C65" w:rsidRPr="00F56C65">
        <w:rPr>
          <w:rFonts w:cs="Times New Roman" w:hAnsi="Times New Roman" w:ascii="Times New Roman"/>
          <w:b/>
          <w:sz w:val="24"/>
          <w:szCs w:val="24"/>
        </w:rPr>
        <w:t>Zagreb, ERVENIČKI ODVOJAK 3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F71662">
        <w:rPr>
          <w:b/>
          <w:lang w:val="hr-HR"/>
        </w:rPr>
        <w:t>835</w:t>
      </w:r>
      <w:r w:rsidR="0052659F" w:rsidRPr="0052659F">
        <w:rPr>
          <w:b/>
          <w:lang w:val="hr-HR"/>
        </w:rPr>
        <w:t>/</w:t>
      </w:r>
      <w:r w:rsidR="00EF42AC">
        <w:rPr>
          <w:b/>
          <w:lang w:val="hr-HR"/>
        </w:rPr>
        <w:t>2016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F71662">
        <w:rPr>
          <w:b/>
          <w:lang w:val="hr-HR"/>
        </w:rPr>
        <w:t>835</w:t>
      </w:r>
      <w:r w:rsidR="0052659F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F56C65" w:rsidRPr="00F56C65">
        <w:rPr>
          <w:b/>
        </w:rPr>
        <w:t>ZDRAVKO ALAR, OIB: 75718203819, Zagreb, ERVENIČKI ODVOJAK 3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F56C65" w:rsidRPr="00F56C65">
        <w:rPr>
          <w:b/>
        </w:rPr>
        <w:t>ZDRAVKO ALAR, OIB: 75718203819, Zagreb, ERVENIČKI ODVOJAK 3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lastRenderedPageBreak/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F71662">
        <w:rPr>
          <w:b/>
          <w:lang w:val="hr-HR"/>
        </w:rPr>
        <w:t>835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F71662">
        <w:rPr>
          <w:b/>
          <w:lang w:val="hr-HR"/>
        </w:rPr>
        <w:t>835</w:t>
      </w:r>
      <w:r w:rsidR="006E2E70">
        <w:rPr>
          <w:b/>
          <w:lang w:val="hr-HR"/>
        </w:rPr>
        <w:t>-</w:t>
      </w:r>
      <w:r w:rsidR="00EF42AC">
        <w:rPr>
          <w:b/>
          <w:lang w:val="hr-HR"/>
        </w:rPr>
        <w:t>2016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F56C65" w:rsidRPr="00F56C65">
        <w:rPr>
          <w:b/>
        </w:rPr>
        <w:t>ZDRAVKO ALAR, OIB: 75718203819, Zagreb, ERVENIČKI ODVOJAK 3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C8005F">
        <w:rPr>
          <w:lang w:val="hr-HR"/>
        </w:rPr>
        <w:t>444</w:t>
      </w:r>
      <w:r>
        <w:rPr>
          <w:lang w:val="hr-HR"/>
        </w:rPr>
        <w:t xml:space="preserve">. st. </w:t>
      </w:r>
      <w:r w:rsidR="00C8005F">
        <w:rPr>
          <w:lang w:val="hr-HR"/>
        </w:rPr>
        <w:t>2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C8005F">
        <w:rPr>
          <w:lang w:val="hr-HR"/>
        </w:rPr>
        <w:t>1</w:t>
      </w:r>
      <w:r>
        <w:rPr>
          <w:lang w:val="hr-HR"/>
        </w:rPr>
        <w:t xml:space="preserve">. </w:t>
      </w:r>
      <w:r w:rsidR="00C8005F">
        <w:rPr>
          <w:lang w:val="hr-HR"/>
        </w:rPr>
        <w:t>rujna</w:t>
      </w:r>
      <w:r>
        <w:rPr>
          <w:lang w:val="hr-HR"/>
        </w:rPr>
        <w:t xml:space="preserve"> </w:t>
      </w:r>
      <w:r w:rsidR="00C8005F">
        <w:rPr>
          <w:lang w:val="hr-HR"/>
        </w:rPr>
        <w:t>2015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C8005F">
        <w:rPr>
          <w:lang w:val="hr-HR"/>
        </w:rPr>
        <w:t>342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C8005F">
        <w:rPr>
          <w:lang w:val="hr-HR"/>
        </w:rPr>
        <w:t>60.223,77</w:t>
      </w:r>
      <w:r w:rsidR="004A3BCA">
        <w:rPr>
          <w:lang w:val="hr-HR"/>
        </w:rPr>
        <w:t xml:space="preserve"> </w:t>
      </w:r>
      <w:r>
        <w:rPr>
          <w:lang w:val="hr-HR"/>
        </w:rPr>
        <w:t>kn, te da ima</w:t>
      </w:r>
      <w:r w:rsidR="00DB1022">
        <w:rPr>
          <w:lang w:val="hr-HR"/>
        </w:rPr>
        <w:t xml:space="preserve"> </w:t>
      </w:r>
      <w:r w:rsidR="00C8005F">
        <w:rPr>
          <w:lang w:val="hr-HR"/>
        </w:rPr>
        <w:t xml:space="preserve">jednu zaposlenu osobu. </w:t>
      </w:r>
      <w:r w:rsidR="00DB1022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8D31C8">
        <w:rPr>
          <w:lang w:val="hr-HR"/>
        </w:rPr>
        <w:t>6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C8005F" w:rsidRPr="00C8005F">
        <w:rPr>
          <w:b/>
        </w:rPr>
        <w:t>ZDRAVKO ALAR, Zagreb, ERVENIČKI ODVOJAK 3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40E" w:rsidP="00AF1998" w:rsidR="006A240E">
      <w:r>
        <w:separator/>
      </w:r>
    </w:p>
  </w:endnote>
  <w:endnote w:id="0" w:type="continuationSeparator">
    <w:p w:rsidRDefault="006A240E" w:rsidP="00AF1998" w:rsidR="006A2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D8F" w:rsidRPr="008B5D8F">
          <w:rPr>
            <w:noProof/>
            <w:lang w:val="hr-HR"/>
          </w:rPr>
          <w:t>4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40E" w:rsidP="00AF1998" w:rsidR="006A240E">
      <w:r>
        <w:separator/>
      </w:r>
    </w:p>
  </w:footnote>
  <w:footnote w:id="0" w:type="continuationSeparator">
    <w:p w:rsidRDefault="006A240E" w:rsidP="00AF1998" w:rsidR="006A24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22D8E"/>
    <w:rsid w:val="00127A4C"/>
    <w:rsid w:val="00135F71"/>
    <w:rsid w:val="001447C4"/>
    <w:rsid w:val="00151F65"/>
    <w:rsid w:val="00156D7A"/>
    <w:rsid w:val="001744AC"/>
    <w:rsid w:val="00175626"/>
    <w:rsid w:val="00175ED2"/>
    <w:rsid w:val="001A4E4C"/>
    <w:rsid w:val="001B3E71"/>
    <w:rsid w:val="001D41DF"/>
    <w:rsid w:val="001E7AE1"/>
    <w:rsid w:val="001F3536"/>
    <w:rsid w:val="001F3D3E"/>
    <w:rsid w:val="001F7AF7"/>
    <w:rsid w:val="00216126"/>
    <w:rsid w:val="0021648F"/>
    <w:rsid w:val="00253EDC"/>
    <w:rsid w:val="00261896"/>
    <w:rsid w:val="0026390D"/>
    <w:rsid w:val="0026632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1119F"/>
    <w:rsid w:val="00411760"/>
    <w:rsid w:val="004119D4"/>
    <w:rsid w:val="0041399F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50E1"/>
    <w:rsid w:val="004F399A"/>
    <w:rsid w:val="004F4ECA"/>
    <w:rsid w:val="0050531A"/>
    <w:rsid w:val="0052076E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5F74"/>
    <w:rsid w:val="005C5B73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A240E"/>
    <w:rsid w:val="006B3175"/>
    <w:rsid w:val="006D49AA"/>
    <w:rsid w:val="006E2E70"/>
    <w:rsid w:val="0071404E"/>
    <w:rsid w:val="00714052"/>
    <w:rsid w:val="00731D31"/>
    <w:rsid w:val="007346B8"/>
    <w:rsid w:val="00741961"/>
    <w:rsid w:val="0075051D"/>
    <w:rsid w:val="007623DB"/>
    <w:rsid w:val="00775A1C"/>
    <w:rsid w:val="007905B2"/>
    <w:rsid w:val="007A1BDC"/>
    <w:rsid w:val="007B690C"/>
    <w:rsid w:val="007C27BD"/>
    <w:rsid w:val="007D41A4"/>
    <w:rsid w:val="007F2018"/>
    <w:rsid w:val="007F4D34"/>
    <w:rsid w:val="007F6C7C"/>
    <w:rsid w:val="00801E3C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B5D8F"/>
    <w:rsid w:val="008D31C8"/>
    <w:rsid w:val="008E3EB8"/>
    <w:rsid w:val="008F5FB0"/>
    <w:rsid w:val="00911DBE"/>
    <w:rsid w:val="00917018"/>
    <w:rsid w:val="0092120A"/>
    <w:rsid w:val="00927C30"/>
    <w:rsid w:val="00942714"/>
    <w:rsid w:val="0094367F"/>
    <w:rsid w:val="009566C8"/>
    <w:rsid w:val="009576B3"/>
    <w:rsid w:val="00961A29"/>
    <w:rsid w:val="00963F6A"/>
    <w:rsid w:val="009717C1"/>
    <w:rsid w:val="00972427"/>
    <w:rsid w:val="00974E84"/>
    <w:rsid w:val="009A7DE4"/>
    <w:rsid w:val="009B2490"/>
    <w:rsid w:val="009C16BD"/>
    <w:rsid w:val="009C1F6A"/>
    <w:rsid w:val="00A2143C"/>
    <w:rsid w:val="00A21FBE"/>
    <w:rsid w:val="00A40F64"/>
    <w:rsid w:val="00A46790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7289"/>
    <w:rsid w:val="00B57BEE"/>
    <w:rsid w:val="00B73A5A"/>
    <w:rsid w:val="00B76446"/>
    <w:rsid w:val="00B8268F"/>
    <w:rsid w:val="00B931A5"/>
    <w:rsid w:val="00B96089"/>
    <w:rsid w:val="00BB03DB"/>
    <w:rsid w:val="00BE786A"/>
    <w:rsid w:val="00C15AD9"/>
    <w:rsid w:val="00C21100"/>
    <w:rsid w:val="00C24C5C"/>
    <w:rsid w:val="00C52370"/>
    <w:rsid w:val="00C57AC2"/>
    <w:rsid w:val="00C60DEC"/>
    <w:rsid w:val="00C72F78"/>
    <w:rsid w:val="00C776EE"/>
    <w:rsid w:val="00C8005F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9216D"/>
    <w:rsid w:val="00D9437A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6030"/>
    <w:rsid w:val="00E8418D"/>
    <w:rsid w:val="00E870D4"/>
    <w:rsid w:val="00E92454"/>
    <w:rsid w:val="00EA4455"/>
    <w:rsid w:val="00EB7E87"/>
    <w:rsid w:val="00ED59A3"/>
    <w:rsid w:val="00EE3E21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B5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D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D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D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D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B5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D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D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D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D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Ččl.444. st.2.</izvorni_sadrzaj>
    <derivirana_varijabla naziv="DomainObject.Predmet.Opis_1">Ččl.444.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 o. o. za trgovinu i prijevoz</izvorni_sadrzaj>
    <derivirana_varijabla naziv="DomainObject.Predmet.ProtustrankaFormated_1">  VIOLA d. o. o. za trgovinu i prijevoz</derivirana_varijabla>
  </DomainObject.Predmet.ProtustrankaFormated>
  <DomainObject.Predmet.ProtustrankaFormatedOIB>
    <izvorni_sadrzaj>  VIOLA d. o. o. za trgovinu i prijevoz, OIB 89237207047</izvorni_sadrzaj>
    <derivirana_varijabla naziv="DomainObject.Predmet.ProtustrankaFormatedOIB_1">  VIOLA d. o. o. za trgovinu i prijevoz, OIB 89237207047</derivirana_varijabla>
  </DomainObject.Predmet.ProtustrankaFormatedOIB>
  <DomainObject.Predmet.ProtustrankaFormatedWithAdress>
    <izvorni_sadrzaj> VIOLA d. o. o. za trgovinu i prijevoz, Sv. Ivana Krstitelja 20, 35252 Sibinj</izvorni_sadrzaj>
    <derivirana_varijabla naziv="DomainObject.Predmet.ProtustrankaFormatedWithAdress_1"> VIOLA d. o. o. za trgovinu i prijevoz, Sv. Ivana Krstitelja 20, 35252 Sibinj</derivirana_varijabla>
  </DomainObject.Predmet.ProtustrankaFormatedWithAdress>
  <DomainObject.Predmet.ProtustrankaFormatedWithAdressOIB>
    <izvorni_sadrzaj> VIOLA d. o. o. za trgovinu i prijevoz, OIB 89237207047, Sv. Ivana Krstitelja 20, 35252 Sibinj</izvorni_sadrzaj>
    <derivirana_varijabla naziv="DomainObject.Predmet.ProtustrankaFormatedWithAdressOIB_1"> VIOLA d. o. o. za trgovinu i prijevoz, OIB 89237207047, Sv. Ivana Krstitelja 20, 35252 Sibinj</derivirana_varijabla>
  </DomainObject.Predmet.ProtustrankaFormatedWithAdressOIB>
  <DomainObject.Predmet.ProtustrankaWithAdress>
    <izvorni_sadrzaj>VIOLA d. o. o. za trgovinu i prijevoz Sv. Ivana Krstitelja 20, 35252 Sibinj</izvorni_sadrzaj>
    <derivirana_varijabla naziv="DomainObject.Predmet.ProtustrankaWithAdress_1">VIOLA d. o. o. za trgovinu i prijevoz Sv. Ivana Krstitelja 20, 35252 Sibinj</derivirana_varijabla>
  </DomainObject.Predmet.ProtustrankaWithAdress>
  <DomainObject.Predmet.ProtustrankaWithAdressOIB>
    <izvorni_sadrzaj>VIOLA d. o. o. za trgovinu i prijevoz, OIB 89237207047, Sv. Ivana Krstitelja 20, 35252 Sibinj</izvorni_sadrzaj>
    <derivirana_varijabla naziv="DomainObject.Predmet.ProtustrankaWithAdressOIB_1">VIOLA d. o. o. za trgovinu i prijevoz, OIB 89237207047, Sv. Ivana Krstitelja 20, 35252 Sibinj</derivirana_varijabla>
  </DomainObject.Predmet.ProtustrankaWithAdressOIB>
  <DomainObject.Predmet.ProtustrankaNazivFormated>
    <izvorni_sadrzaj>VIOLA d. o. o. za trgovinu i prijevoz</izvorni_sadrzaj>
    <derivirana_varijabla naziv="DomainObject.Predmet.ProtustrankaNazivFormated_1">VIOLA d. o. o. za trgovinu i prijevoz</derivirana_varijabla>
  </DomainObject.Predmet.ProtustrankaNazivFormated>
  <DomainObject.Predmet.ProtustrankaNazivFormatedOIB>
    <izvorni_sadrzaj>VIOLA d. o. o. za trgovinu i prijevoz, OIB 89237207047</izvorni_sadrzaj>
    <derivirana_varijabla naziv="DomainObject.Predmet.ProtustrankaNazivFormatedOIB_1">VIOLA d. o. o. za trgovinu i prijevoz, OIB 89237207047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60223.77</izvorni_sadrzaj>
    <derivirana_varijabla naziv="DomainObject.Predmet.TrenutnaVrijednost_1">60223.77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d. o. o. za trgovinu i prijevoz</item>
    </izvorni_sadrzaj>
    <derivirana_varijabla naziv="DomainObject.Predmet.ProtuStrankaListFormated_1">
      <item>VIOLA d. o. o. za trgovinu i prijevoz</item>
    </derivirana_varijabla>
  </DomainObject.Predmet.ProtuStrankaListFormated>
  <DomainObject.Predmet.ProtuStrankaListFormatedOIB>
    <izvorni_sadrzaj>
      <item>VIOLA d. o. o. za trgovinu i prijevoz, OIB 89237207047</item>
    </izvorni_sadrzaj>
    <derivirana_varijabla naziv="DomainObject.Predmet.ProtuStrankaListFormatedOIB_1">
      <item>VIOLA d. o. o. za trgovinu i prijevoz, OIB 89237207047</item>
    </derivirana_varijabla>
  </DomainObject.Predmet.ProtuStrankaListFormatedOIB>
  <DomainObject.Predmet.ProtuStrankaListFormatedWithAdress>
    <izvorni_sadrzaj>
      <item>VIOLA d. o. o. za trgovinu i prijevoz, Sv. Ivana Krstitelja 20, 35252 Sibinj</item>
    </izvorni_sadrzaj>
    <derivirana_varijabla naziv="DomainObject.Predmet.ProtuStrankaListFormatedWithAdress_1">
      <item>VIOLA d. o. o. za trgovinu i prijevoz, Sv. Ivana Krstitelja 20, 35252 Sibinj</item>
    </derivirana_varijabla>
  </DomainObject.Predmet.ProtuStrankaListFormatedWithAdress>
  <DomainObject.Predmet.ProtuStrankaListFormatedWithAdressOIB>
    <izvorni_sadrzaj>
      <item>VIOLA d. o. o. za trgovinu i prijevoz, OIB 89237207047, Sv. Ivana Krstitelja 20, 35252 Sibinj</item>
    </izvorni_sadrzaj>
    <derivirana_varijabla naziv="DomainObject.Predmet.ProtuStrankaListFormatedWithAdressOIB_1">
      <item>VIOLA d. o. o. za trgovinu i prijevoz, OIB 89237207047, Sv. Ivana Krstitelja 20, 35252 Sibinj</item>
    </derivirana_varijabla>
  </DomainObject.Predmet.ProtuStrankaListFormatedWithAdressOIB>
  <DomainObject.Predmet.ProtuStrankaListNazivFormated>
    <izvorni_sadrzaj>
      <item>VIOLA d. o. o. za trgovinu i prijevoz</item>
    </izvorni_sadrzaj>
    <derivirana_varijabla naziv="DomainObject.Predmet.ProtuStrankaListNazivFormated_1">
      <item>VIOLA d. o. o. za trgovinu i prijevoz</item>
    </derivirana_varijabla>
  </DomainObject.Predmet.ProtuStrankaListNazivFormated>
  <DomainObject.Predmet.ProtuStrankaListNazivFormatedOIB>
    <izvorni_sadrzaj>
      <item>VIOLA d. o. o. za trgovinu i prijevoz, OIB 89237207047</item>
    </izvorni_sadrzaj>
    <derivirana_varijabla naziv="DomainObject.Predmet.ProtuStrankaListNazivFormatedOIB_1">
      <item>VIOLA d. o. o. za trgovinu i prijevoz, OIB 89237207047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d. o. o. za trgovinu i prijevoz</izvorni_sadrzaj>
    <derivirana_varijabla naziv="DomainObject.Predmet.ProtustrankaIDrugi_1">VIOLA d. o. 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VIOLA d. o. o. za trgovinu i prijevoz, OIB 89237207047, Sv. Ivana Krstitelja 20, 35252 Sibinj</izvorni_sadrzaj>
    <derivirana_varijabla naziv="DomainObject.Predmet.ProtustrankaIDrugiAdressOIB_1">VIOLA d. o. o. za trgovinu i prijevoz, OIB 89237207047, Sv. Ivana Krstitelja 20,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d. o. o. za trgovinu i prijevoz</item>
    </izvorni_sadrzaj>
    <derivirana_varijabla naziv="DomainObject.Predmet.SudioniciListNaziv_1">
      <item>Financijska agencija</item>
      <item>VIOLA d. o. o. za trgovinu i prijevoz</item>
    </derivirana_varijabla>
  </DomainObject.Predmet.SudioniciListNaziv>
  <DomainObject.Predmet.SudioniciListAdressOIB>
    <izvorni_sadrzaj>
      <item>Financijska agencija, OIB 85821130368, Ulica grada Vukovara 70,10000 Zagreb</item>
      <item>VIOLA d. o. o. za trgovinu i prijevoz, OIB 89237207047, Sv. Ivana Krstitelja 20,35252 Sibinj</item>
    </izvorni_sadrzaj>
    <derivirana_varijabla naziv="DomainObject.Predmet.SudioniciListAdressOIB_1">
      <item>Financijska agencija, OIB 85821130368, Ulica grada Vukovara 70,10000 Zagreb</item>
      <item>VIOLA d. o. o. za trgovinu i prijevoz, OIB 89237207047, Sv. Ivana Krstitelja 20,35252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89237207047</item>
    </izvorni_sadrzaj>
    <derivirana_varijabla naziv="DomainObject.Predmet.SudioniciListNazivOIB_1">
      <item>, OIB 85821130368</item>
      <item>, OIB 89237207047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rujna 2018.</izvorni_sadrzaj>
    <derivirana_varijabla naziv="DomainObject.Predmet.DatumZadnjeOdrzaneSudskeRadnje_1">19. rujna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St-835/2016-15</izvorni_sadrzaj>
    <derivirana_varijabla naziv="DomainObject.PredzadnjaOdlukaIzPredmeta.Oznaka_1">St-835/2016-15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934</properties:Words>
  <properties:Characters>5032</properties:Characters>
  <properties:Lines>153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2018-11-06T12:39:00Z</dcterms:created>
  <dc:creator>wsadmin</dc:creator>
  <cp:lastModifiedBy>wsadmin</cp:lastModifiedBy>
  <cp:lastPrinted>2018-11-02T10:27:00Z</cp:lastPrinted>
  <dcterms:modified xmlns:xsi="http://www.w3.org/2001/XMLSchema-instance" xsi:type="dcterms:W3CDTF">2018-11-06T12:45:00Z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