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8a77" w14:paraId="9678a77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proofErr w:type="spellStart"/>
      <w:r w:rsidR="00564599">
        <w:t>RAFAELA</w:t>
      </w:r>
      <w:proofErr w:type="spellEnd"/>
      <w:r w:rsidR="00564599">
        <w:t xml:space="preserve"> &amp; kompanija d.o.o.</w:t>
      </w:r>
      <w:r w:rsidR="00564599" w:rsidRPr="00936C9E">
        <w:t xml:space="preserve"> </w:t>
      </w:r>
      <w:r w:rsidR="00564599">
        <w:t>Kukci, Nova Vas, Kestenova 9</w:t>
      </w:r>
      <w:r w:rsidR="00564599" w:rsidRPr="00936C9E">
        <w:t xml:space="preserve">, </w:t>
      </w:r>
      <w:proofErr w:type="spellStart"/>
      <w:r w:rsidR="00564599" w:rsidRPr="00936C9E">
        <w:t>OIB</w:t>
      </w:r>
      <w:proofErr w:type="spellEnd"/>
      <w:r w:rsidR="00564599" w:rsidRPr="00936C9E">
        <w:t xml:space="preserve">: </w:t>
      </w:r>
      <w:proofErr w:type="spellStart"/>
      <w:r w:rsidR="00564599">
        <w:t>14921719055</w:t>
      </w:r>
      <w:proofErr w:type="spellEnd"/>
      <w:r w:rsidR="002E3A56" w:rsidRPr="009E27CE">
        <w:t xml:space="preserve">, </w:t>
      </w:r>
      <w:proofErr w:type="spellStart"/>
      <w:r w:rsidR="00966681">
        <w:t>06</w:t>
      </w:r>
      <w:proofErr w:type="spellEnd"/>
      <w:r w:rsidR="00DF28E8" w:rsidRPr="009E27CE">
        <w:t xml:space="preserve">. </w:t>
      </w:r>
      <w:r w:rsidR="00610DBF">
        <w:t>lipnja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proofErr w:type="spellStart"/>
      <w:r w:rsidR="00564599">
        <w:t>RAFAELA</w:t>
      </w:r>
      <w:proofErr w:type="spellEnd"/>
      <w:r w:rsidR="00564599">
        <w:t xml:space="preserve"> &amp; kompanija d.o.o.</w:t>
      </w:r>
      <w:r w:rsidR="00564599" w:rsidRPr="00936C9E">
        <w:t xml:space="preserve"> </w:t>
      </w:r>
      <w:r w:rsidR="00564599">
        <w:t>Kukci, Nova Vas, Kestenova 9</w:t>
      </w:r>
      <w:r w:rsidR="00564599" w:rsidRPr="00936C9E">
        <w:t xml:space="preserve">, </w:t>
      </w:r>
      <w:proofErr w:type="spellStart"/>
      <w:r w:rsidR="00564599" w:rsidRPr="00936C9E">
        <w:t>OIB</w:t>
      </w:r>
      <w:proofErr w:type="spellEnd"/>
      <w:r w:rsidR="00564599" w:rsidRPr="00936C9E">
        <w:t xml:space="preserve">: </w:t>
      </w:r>
      <w:proofErr w:type="spellStart"/>
      <w:r w:rsidR="00564599">
        <w:t>14921719055</w:t>
      </w:r>
      <w:proofErr w:type="spellEnd"/>
      <w:r w:rsidR="00FB0B18" w:rsidRPr="009E27CE">
        <w:t xml:space="preserve">, te se </w:t>
      </w:r>
      <w:r w:rsidR="0051365F" w:rsidRPr="009E27CE">
        <w:t xml:space="preserve">zakazuje </w:t>
      </w:r>
      <w:r w:rsidR="00FB0B18" w:rsidRPr="009E27CE">
        <w:t xml:space="preserve">ročište </w:t>
      </w:r>
      <w:r w:rsidRPr="009E27CE">
        <w:t xml:space="preserve">za dan </w:t>
      </w:r>
      <w:proofErr w:type="spellStart"/>
      <w:r w:rsidR="009E27CE">
        <w:t>08</w:t>
      </w:r>
      <w:proofErr w:type="spellEnd"/>
      <w:r w:rsidR="00814FDD" w:rsidRPr="009E27CE">
        <w:t xml:space="preserve">. </w:t>
      </w:r>
      <w:r w:rsidR="009E27CE">
        <w:t>rujna</w:t>
      </w:r>
      <w:r w:rsidR="00FE1051" w:rsidRPr="009E27CE">
        <w:t xml:space="preserve"> </w:t>
      </w:r>
      <w:proofErr w:type="spellStart"/>
      <w:r w:rsidR="00FE1051" w:rsidRPr="009E27CE">
        <w:t>2016</w:t>
      </w:r>
      <w:proofErr w:type="spellEnd"/>
      <w:r w:rsidRPr="009E27CE">
        <w:t xml:space="preserve">. u </w:t>
      </w:r>
      <w:proofErr w:type="spellStart"/>
      <w:r w:rsidR="00031802">
        <w:t>09</w:t>
      </w:r>
      <w:proofErr w:type="spellEnd"/>
      <w:r w:rsidR="001648DC" w:rsidRPr="009E27CE">
        <w:t>:</w:t>
      </w:r>
      <w:proofErr w:type="spellStart"/>
      <w:r w:rsidR="00564599">
        <w:t>5</w:t>
      </w:r>
      <w:r w:rsidRPr="009E27CE">
        <w:t>0</w:t>
      </w:r>
      <w:proofErr w:type="spellEnd"/>
      <w:r w:rsidRPr="009E27CE">
        <w:t xml:space="preserve"> sati,</w:t>
      </w:r>
      <w:r w:rsidR="00814FDD" w:rsidRPr="009E27CE">
        <w:t xml:space="preserve"> u Trgovačkom sudu u Pazinu, </w:t>
      </w:r>
      <w:proofErr w:type="spellStart"/>
      <w:r w:rsidR="00814FDD" w:rsidRPr="009E27CE">
        <w:t>Dršćevka</w:t>
      </w:r>
      <w:proofErr w:type="spellEnd"/>
      <w:r w:rsidR="00814FDD" w:rsidRPr="009E27CE">
        <w:t xml:space="preserve"> 1, sudnica </w:t>
      </w:r>
      <w:r w:rsidR="00FE1051" w:rsidRPr="009E27CE"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9E27CE" w:rsidR="00814FDD" w:rsidRPr="009E27CE">
      <w:pPr>
        <w:jc w:val="both"/>
      </w:pPr>
      <w:r w:rsidRPr="009E27CE">
        <w:tab/>
      </w:r>
      <w:r w:rsidRPr="009E27CE">
        <w:tab/>
        <w:t xml:space="preserve">- </w:t>
      </w:r>
      <w:r w:rsidR="009E27CE">
        <w:t xml:space="preserve"> </w:t>
      </w:r>
      <w:r w:rsidR="00B76D83">
        <w:t xml:space="preserve"> </w:t>
      </w:r>
      <w:r w:rsidR="00D36751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9E27CE" w:rsidR="00FB0B18" w:rsidRPr="009E27CE">
      <w:pPr>
        <w:jc w:val="both"/>
      </w:pPr>
      <w:r w:rsidRPr="009E27CE">
        <w:tab/>
      </w:r>
      <w:r w:rsidRPr="009E27CE">
        <w:tab/>
        <w:t xml:space="preserve">- </w:t>
      </w:r>
      <w:r w:rsidR="00D36751">
        <w:t xml:space="preserve"> </w:t>
      </w:r>
      <w:r w:rsidRPr="009E27CE">
        <w:t xml:space="preserve">dužnik </w:t>
      </w:r>
      <w:proofErr w:type="spellStart"/>
      <w:r w:rsidR="00564599">
        <w:t>RAFAELA</w:t>
      </w:r>
      <w:proofErr w:type="spellEnd"/>
      <w:r w:rsidR="00564599">
        <w:t xml:space="preserve"> &amp; kompanija d.o.o.</w:t>
      </w:r>
      <w:r w:rsidR="00564599" w:rsidRPr="00936C9E">
        <w:t xml:space="preserve"> </w:t>
      </w:r>
      <w:r w:rsidR="00564599">
        <w:t>Kukci, Nova Vas, Kestenova 9</w:t>
      </w:r>
      <w:r w:rsidR="00564599" w:rsidRPr="00936C9E">
        <w:t xml:space="preserve">, </w:t>
      </w:r>
      <w:r w:rsidR="002915B0">
        <w:t xml:space="preserve">  </w:t>
      </w:r>
      <w:proofErr w:type="spellStart"/>
      <w:r w:rsidR="00564599" w:rsidRPr="00936C9E">
        <w:t>OIB</w:t>
      </w:r>
      <w:proofErr w:type="spellEnd"/>
      <w:r w:rsidR="00564599" w:rsidRPr="00936C9E">
        <w:t xml:space="preserve">: </w:t>
      </w:r>
      <w:proofErr w:type="spellStart"/>
      <w:r w:rsidR="00564599">
        <w:t>14921719055</w:t>
      </w:r>
      <w:proofErr w:type="spellEnd"/>
      <w:r w:rsidR="001648DC" w:rsidRPr="009E27CE">
        <w:t xml:space="preserve">,                     </w:t>
      </w:r>
    </w:p>
    <w:p w:rsidRDefault="00814FDD" w:rsidP="009E27CE" w:rsidR="00564599">
      <w:pPr>
        <w:jc w:val="both"/>
      </w:pPr>
      <w:r w:rsidRPr="009E27CE">
        <w:tab/>
      </w:r>
      <w:r w:rsidRPr="009E27CE">
        <w:tab/>
        <w:t>-</w:t>
      </w:r>
      <w:r w:rsidR="009E27CE">
        <w:t xml:space="preserve"> </w:t>
      </w:r>
      <w:r w:rsidR="005E3EB7" w:rsidRPr="009E27CE">
        <w:t xml:space="preserve">zakonski zastupnik dužnika </w:t>
      </w:r>
      <w:r w:rsidR="00564599">
        <w:t>Rafaela Babić</w:t>
      </w:r>
      <w:r w:rsidR="00564599" w:rsidRPr="00936C9E">
        <w:t xml:space="preserve"> iz </w:t>
      </w:r>
      <w:r w:rsidR="00564599">
        <w:t>Kukci</w:t>
      </w:r>
      <w:r w:rsidR="00564599" w:rsidRPr="00936C9E">
        <w:t xml:space="preserve">, </w:t>
      </w:r>
      <w:r w:rsidR="00564599">
        <w:t>Kestenova 9</w:t>
      </w:r>
      <w:r w:rsidR="00564599" w:rsidRPr="00936C9E">
        <w:t xml:space="preserve">, </w:t>
      </w:r>
      <w:r w:rsidR="002915B0">
        <w:t xml:space="preserve">           </w:t>
      </w:r>
      <w:proofErr w:type="spellStart"/>
      <w:r w:rsidR="00564599" w:rsidRPr="00936C9E">
        <w:t>OIB</w:t>
      </w:r>
      <w:proofErr w:type="spellEnd"/>
      <w:r w:rsidR="00564599" w:rsidRPr="00936C9E">
        <w:t xml:space="preserve">: </w:t>
      </w:r>
      <w:proofErr w:type="spellStart"/>
      <w:r w:rsidR="00564599">
        <w:t>34449164938</w:t>
      </w:r>
      <w:proofErr w:type="spellEnd"/>
      <w:r w:rsidR="00564599">
        <w:t>.</w:t>
      </w:r>
    </w:p>
    <w:p w:rsidRDefault="00FB0B18" w:rsidP="009E27CE" w:rsidR="00966681">
      <w:pPr>
        <w:jc w:val="both"/>
      </w:pPr>
      <w:r w:rsidRPr="009E27CE">
        <w:tab/>
        <w:t>II.</w:t>
      </w:r>
      <w:r w:rsidRPr="009E27CE">
        <w:tab/>
        <w:t xml:space="preserve">Poziva se zakonski zastupnik dužnika </w:t>
      </w:r>
      <w:r w:rsidR="00564599">
        <w:t>Rafaela Babić</w:t>
      </w:r>
      <w:r w:rsidR="00564599" w:rsidRPr="00936C9E">
        <w:t xml:space="preserve"> iz </w:t>
      </w:r>
      <w:r w:rsidR="00564599">
        <w:t>Kukci</w:t>
      </w:r>
      <w:r w:rsidR="00564599" w:rsidRPr="00936C9E">
        <w:t xml:space="preserve">, </w:t>
      </w:r>
      <w:r w:rsidR="00564599">
        <w:t>Kestenova 9</w:t>
      </w:r>
      <w:r w:rsidR="00564599" w:rsidRPr="00936C9E">
        <w:t xml:space="preserve">, </w:t>
      </w:r>
      <w:proofErr w:type="spellStart"/>
      <w:r w:rsidR="00564599" w:rsidRPr="00936C9E">
        <w:t>OIB</w:t>
      </w:r>
      <w:proofErr w:type="spellEnd"/>
      <w:r w:rsidR="00564599" w:rsidRPr="00936C9E">
        <w:t xml:space="preserve">: </w:t>
      </w:r>
      <w:proofErr w:type="spellStart"/>
      <w:r w:rsidR="00564599">
        <w:t>34449164938</w:t>
      </w:r>
      <w:proofErr w:type="spellEnd"/>
      <w:r w:rsidRPr="009E27CE">
        <w:t xml:space="preserve">, 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proofErr w:type="spellStart"/>
      <w:r w:rsidR="00564599">
        <w:t>RAFAELA</w:t>
      </w:r>
      <w:proofErr w:type="spellEnd"/>
      <w:r w:rsidR="00564599">
        <w:t xml:space="preserve"> &amp; kompanija d.o.o.</w:t>
      </w:r>
      <w:r w:rsidR="00564599" w:rsidRPr="00936C9E">
        <w:t xml:space="preserve"> </w:t>
      </w:r>
      <w:r w:rsidR="00564599">
        <w:t>Kukci, Nova Vas, Kestenova 9</w:t>
      </w:r>
      <w:r w:rsidR="00564599" w:rsidRPr="00936C9E">
        <w:t xml:space="preserve">, </w:t>
      </w:r>
      <w:proofErr w:type="spellStart"/>
      <w:r w:rsidR="00564599" w:rsidRPr="00936C9E">
        <w:t>OIB</w:t>
      </w:r>
      <w:proofErr w:type="spellEnd"/>
      <w:r w:rsidR="00564599" w:rsidRPr="00936C9E">
        <w:t xml:space="preserve">: </w:t>
      </w:r>
      <w:proofErr w:type="spellStart"/>
      <w:r w:rsidR="00564599">
        <w:t>14921719055</w:t>
      </w:r>
      <w:proofErr w:type="spellEnd"/>
      <w:r w:rsidR="00564599">
        <w:t>.</w:t>
      </w:r>
    </w:p>
    <w:p w:rsidRDefault="00564599" w:rsidP="009E27CE" w:rsidR="00564599" w:rsidRPr="00FE1051">
      <w:pPr>
        <w:jc w:val="both"/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966681">
        <w:t>06</w:t>
      </w:r>
      <w:proofErr w:type="spellEnd"/>
      <w:r w:rsidR="00036ADB" w:rsidRPr="00FE1051">
        <w:t xml:space="preserve">. </w:t>
      </w:r>
      <w:r w:rsidR="0031240C">
        <w:t>lipnja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proofErr w:type="spellStart"/>
      <w:r w:rsidR="00564599">
        <w:t>RAFAELA</w:t>
      </w:r>
      <w:proofErr w:type="spellEnd"/>
      <w:r w:rsidR="00564599">
        <w:t xml:space="preserve"> &amp; kompanija d.o.o.</w:t>
      </w:r>
      <w:r w:rsidR="00564599" w:rsidRPr="00936C9E">
        <w:t xml:space="preserve"> </w:t>
      </w:r>
      <w:r w:rsidR="00564599">
        <w:t>Kukci, Nova Vas, Kestenova 9</w:t>
      </w:r>
    </w:p>
    <w:p w:rsidRDefault="00FB0B18" w:rsidP="00460051" w:rsidR="00966681">
      <w:r w:rsidRPr="00FE1051">
        <w:rPr>
          <w:lang w:val="sv-SE"/>
        </w:rPr>
        <w:t xml:space="preserve">- zakonski zastupnik dužnika </w:t>
      </w:r>
      <w:r w:rsidR="00564599">
        <w:t>Rafaela Babić</w:t>
      </w:r>
      <w:r w:rsidR="00564599" w:rsidRPr="00936C9E">
        <w:t xml:space="preserve"> iz </w:t>
      </w:r>
      <w:r w:rsidR="00564599">
        <w:t>Kukci</w:t>
      </w:r>
      <w:r w:rsidR="00564599" w:rsidRPr="00936C9E">
        <w:t xml:space="preserve">, </w:t>
      </w:r>
      <w:r w:rsidR="00564599">
        <w:t>Kestenova 9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64599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694740">
      <w:t>745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107DA9"/>
    <w:rsid w:val="001648DC"/>
    <w:rsid w:val="00185C17"/>
    <w:rsid w:val="001C0810"/>
    <w:rsid w:val="001F671E"/>
    <w:rsid w:val="00254C90"/>
    <w:rsid w:val="00264035"/>
    <w:rsid w:val="002915B0"/>
    <w:rsid w:val="002D55AD"/>
    <w:rsid w:val="002E3A56"/>
    <w:rsid w:val="0031240C"/>
    <w:rsid w:val="0032179D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64599"/>
    <w:rsid w:val="005E3EB7"/>
    <w:rsid w:val="005F4FD6"/>
    <w:rsid w:val="00610DBF"/>
    <w:rsid w:val="00671C0E"/>
    <w:rsid w:val="00694740"/>
    <w:rsid w:val="006B4F64"/>
    <w:rsid w:val="007D4D06"/>
    <w:rsid w:val="00814FDD"/>
    <w:rsid w:val="008C3F42"/>
    <w:rsid w:val="00966681"/>
    <w:rsid w:val="00985388"/>
    <w:rsid w:val="009A04CC"/>
    <w:rsid w:val="009E27CE"/>
    <w:rsid w:val="00B31B75"/>
    <w:rsid w:val="00B33836"/>
    <w:rsid w:val="00B76D83"/>
    <w:rsid w:val="00CC702A"/>
    <w:rsid w:val="00D14604"/>
    <w:rsid w:val="00D36751"/>
    <w:rsid w:val="00D41ACB"/>
    <w:rsid w:val="00D5275E"/>
    <w:rsid w:val="00DA1E5A"/>
    <w:rsid w:val="00DF28E8"/>
    <w:rsid w:val="00F13DFF"/>
    <w:rsid w:val="00F2299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70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02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02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02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02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70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02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02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02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02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RAFAELA &amp; kompanija d.o.o. NOVA VAS</izvorni_sadrzaj>
    <derivirana_varijabla naziv="DomainObject.Predmet.ProtustrankaFormated_1">  RAFAELA &amp; kompanija d.o.o. NOVA VAS</derivirana_varijabla>
  </DomainObject.Predmet.ProtustrankaFormated>
  <DomainObject.Predmet.ProtustrankaFormatedOIB>
    <izvorni_sadrzaj>  RAFAELA &amp; kompanija d.o.o. NOVA VAS, OIB 14921719055</izvorni_sadrzaj>
    <derivirana_varijabla naziv="DomainObject.Predmet.ProtustrankaFormatedOIB_1">  RAFAELA &amp; kompanija d.o.o. NOVA VAS, OIB 14921719055</derivirana_varijabla>
  </DomainObject.Predmet.ProtustrankaFormatedOIB>
  <DomainObject.Predmet.ProtustrankaFormatedWithAdress>
    <izvorni_sadrzaj> RAFAELA &amp; kompanija d.o.o. NOVA VAS, Kukci, Kestenova 9, 52440 Nova Vas</izvorni_sadrzaj>
    <derivirana_varijabla naziv="DomainObject.Predmet.ProtustrankaFormatedWithAdress_1"> RAFAELA &amp; kompanija d.o.o. NOVA VAS, Kukci, Kestenova 9, 52440 Nova Vas</derivirana_varijabla>
  </DomainObject.Predmet.ProtustrankaFormatedWithAdress>
  <DomainObject.Predmet.ProtustrankaFormatedWithAdressOIB>
    <izvorni_sadrzaj> RAFAELA &amp; kompanija d.o.o. NOVA VAS, OIB 14921719055, Kukci, Kestenova 9, 52440 Nova Vas</izvorni_sadrzaj>
    <derivirana_varijabla naziv="DomainObject.Predmet.ProtustrankaFormatedWithAdressOIB_1"> RAFAELA &amp; kompanija d.o.o. NOVA VAS, OIB 14921719055, Kukci, Kestenova 9, 52440 Nova Vas</derivirana_varijabla>
  </DomainObject.Predmet.ProtustrankaFormatedWithAdressOIB>
  <DomainObject.Predmet.ProtustrankaWithAdress>
    <izvorni_sadrzaj>RAFAELA &amp; kompanija d.o.o. NOVA VAS Kukci, Kestenova 9, 52440 Nova Vas</izvorni_sadrzaj>
    <derivirana_varijabla naziv="DomainObject.Predmet.ProtustrankaWithAdress_1">RAFAELA &amp; kompanija d.o.o. NOVA VAS Kukci, Kestenova 9, 52440 Nova Vas</derivirana_varijabla>
  </DomainObject.Predmet.ProtustrankaWithAdress>
  <DomainObject.Predmet.ProtustrankaWithAdressOIB>
    <izvorni_sadrzaj>RAFAELA &amp; kompanija d.o.o. NOVA VAS, OIB 14921719055, Kukci, Kestenova 9, 52440 Nova Vas</izvorni_sadrzaj>
    <derivirana_varijabla naziv="DomainObject.Predmet.ProtustrankaWithAdressOIB_1">RAFAELA &amp; kompanija d.o.o. NOVA VAS, OIB 14921719055, Kukci, Kestenova 9, 52440 Nova Vas</derivirana_varijabla>
  </DomainObject.Predmet.ProtustrankaWithAdressOIB>
  <DomainObject.Predmet.ProtustrankaNazivFormated>
    <izvorni_sadrzaj>RAFAELA &amp; kompanija d.o.o. NOVA VAS</izvorni_sadrzaj>
    <derivirana_varijabla naziv="DomainObject.Predmet.ProtustrankaNazivFormated_1">RAFAELA &amp; kompanija d.o.o. NOVA VAS</derivirana_varijabla>
  </DomainObject.Predmet.ProtustrankaNazivFormated>
  <DomainObject.Predmet.ProtustrankaNazivFormatedOIB>
    <izvorni_sadrzaj>RAFAELA &amp; kompanija d.o.o. NOVA VAS, OIB 14921719055</izvorni_sadrzaj>
    <derivirana_varijabla naziv="DomainObject.Predmet.ProtustrankaNazivFormatedOIB_1">RAFAELA &amp; kompanija d.o.o. NOVA VAS, OIB 14921719055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129367.19</izvorni_sadrzaj>
    <derivirana_varijabla naziv="DomainObject.Predmet.TrenutnaVrijednost_1">129367.19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RAFAELA &amp; kompanija d.o.o. NOVA VAS</item>
    </izvorni_sadrzaj>
    <derivirana_varijabla naziv="DomainObject.Predmet.ProtuStrankaListFormated_1">
      <item>RAFAELA &amp; kompanija d.o.o. NOVA VAS</item>
    </derivirana_varijabla>
  </DomainObject.Predmet.ProtuStrankaListFormated>
  <DomainObject.Predmet.ProtuStrankaListFormatedOIB>
    <izvorni_sadrzaj>
      <item>RAFAELA &amp; kompanija d.o.o. NOVA VAS, OIB 14921719055</item>
    </izvorni_sadrzaj>
    <derivirana_varijabla naziv="DomainObject.Predmet.ProtuStrankaListFormatedOIB_1">
      <item>RAFAELA &amp; kompanija d.o.o. NOVA VAS, OIB 14921719055</item>
    </derivirana_varijabla>
  </DomainObject.Predmet.ProtuStrankaListFormatedOIB>
  <DomainObject.Predmet.ProtuStrankaListFormatedWithAdress>
    <izvorni_sadrzaj>
      <item>RAFAELA &amp; kompanija d.o.o. NOVA VAS, Kukci, Kestenova 9, 52440 Nova Vas</item>
    </izvorni_sadrzaj>
    <derivirana_varijabla naziv="DomainObject.Predmet.ProtuStrankaListFormatedWithAdress_1">
      <item>RAFAELA &amp; kompanija d.o.o. NOVA VAS, Kukci, Kestenova 9, 52440 Nova Vas</item>
    </derivirana_varijabla>
  </DomainObject.Predmet.ProtuStrankaListFormatedWithAdress>
  <DomainObject.Predmet.ProtuStrankaListFormatedWithAdressOIB>
    <izvorni_sadrzaj>
      <item>RAFAELA &amp; kompanija d.o.o. NOVA VAS, OIB 14921719055, Kukci, Kestenova 9, 52440 Nova Vas</item>
    </izvorni_sadrzaj>
    <derivirana_varijabla naziv="DomainObject.Predmet.ProtuStrankaListFormatedWithAdressOIB_1">
      <item>RAFAELA &amp; kompanija d.o.o. NOVA VAS, OIB 14921719055, Kukci, Kestenova 9, 52440 Nova Vas</item>
    </derivirana_varijabla>
  </DomainObject.Predmet.ProtuStrankaListFormatedWithAdressOIB>
  <DomainObject.Predmet.ProtuStrankaListNazivFormated>
    <izvorni_sadrzaj>
      <item>RAFAELA &amp; kompanija d.o.o. NOVA VAS</item>
    </izvorni_sadrzaj>
    <derivirana_varijabla naziv="DomainObject.Predmet.ProtuStrankaListNazivFormated_1">
      <item>RAFAELA &amp; kompanija d.o.o. NOVA VAS</item>
    </derivirana_varijabla>
  </DomainObject.Predmet.ProtuStrankaListNazivFormated>
  <DomainObject.Predmet.ProtuStrankaListNazivFormatedOIB>
    <izvorni_sadrzaj>
      <item>RAFAELA &amp; kompanija d.o.o. NOVA VAS, OIB 14921719055</item>
    </izvorni_sadrzaj>
    <derivirana_varijabla naziv="DomainObject.Predmet.ProtuStrankaListNazivFormatedOIB_1">
      <item>RAFAELA &amp; kompanija d.o.o. NOVA VAS, OIB 14921719055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RAFAELA &amp; kompanija d.o.o. NOVA VAS</izvorni_sadrzaj>
    <derivirana_varijabla naziv="DomainObject.Predmet.ProtustrankaIDrugi_1">RAFAELA &amp; kompanija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RAFAELA &amp; kompanija d.o.o. NOVA VAS, OIB 14921719055, Kukci, Kestenova 9, 52440 Nova Vas</izvorni_sadrzaj>
    <derivirana_varijabla naziv="DomainObject.Predmet.ProtustrankaIDrugiAdressOIB_1">RAFAELA &amp; kompanija d.o.o. NOVA VAS, OIB 14921719055, Kukci, Kestenova 9, 52440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RAFAELA &amp; kompanija d.o.o. NOVA VAS</item>
    </izvorni_sadrzaj>
    <derivirana_varijabla naziv="DomainObject.Predmet.SudioniciListNaziv_1">
      <item>FINANCIJSKA AGENCIJA, RC RIJEKA, PODRUŽNICA PULA, PULA</item>
      <item>RAFAELA &amp; kompanija d.o.o. NOVA VAS</item>
    </derivirana_varijabla>
  </DomainObject.Predmet.SudioniciListNaziv>
  <DomainObject.Predmet.SudioniciListAdressOIB>
    <izvorni_sadrzaj>
      <item>FINANCIJSKA AGENCIJA, RC RIJEKA, PODRUŽNICA PULA, PULA, OIB 85821130368, Giardini 5,52100 Pula</item>
      <item>RAFAELA &amp; kompanija d.o.o. NOVA VAS, OIB 14921719055, Kukci, Kestenova 9,52440 Nova Vas</item>
    </izvorni_sadrzaj>
    <derivirana_varijabla naziv="DomainObject.Predmet.SudioniciListAdressOIB_1">
      <item>FINANCIJSKA AGENCIJA, RC RIJEKA, PODRUŽNICA PULA, PULA, OIB 85821130368, Giardini 5,52100 Pula</item>
      <item>RAFAELA &amp; kompanija d.o.o. NOVA VAS, OIB 14921719055, Kukci, Kestenova 9,52440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14921719055</item>
    </izvorni_sadrzaj>
    <derivirana_varijabla naziv="DomainObject.Predmet.SudioniciListNazivOIB_1">
      <item>, OIB 85821130368</item>
      <item>, OIB 14921719055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1421</properties:Characters>
  <properties:Lines>47</properties:Lines>
  <properties:Paragraphs>22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2016-06-06T11:03:00Z</dcterms:modified>
  <cp:revision>35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