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6e79" w14:paraId="6bb6e79" w:rsidRDefault="00973205" w:rsidP="00910611" w:rsidR="0097320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205" w:rsidP="00910611" w:rsidR="00973205">
      <w:r>
        <w:rPr>
          <w:rFonts w:eastAsia="MS Mincho"/>
        </w:rPr>
        <w:t>REPUBLIKA HRVATSKA</w:t>
      </w:r>
    </w:p>
    <w:p w:rsidRDefault="00973205" w:rsidP="00910611" w:rsidR="00973205">
      <w:r>
        <w:rPr>
          <w:rFonts w:eastAsia="MS Mincho"/>
        </w:rPr>
        <w:t>TRGOVAČKI SUD U RIJECI</w:t>
      </w:r>
    </w:p>
    <w:p w:rsidRDefault="00973205" w:rsidP="00973205" w:rsidR="00D2781D" w:rsidRPr="00EA4322">
      <w:r>
        <w:rPr>
          <w:rFonts w:eastAsia="MS Mincho"/>
        </w:rPr>
        <w:t xml:space="preserve">      Rijeka, Zadarska 1 i 3</w:t>
      </w:r>
      <w:r w:rsidR="00CB070F"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D2781D" w:rsidP="00B64D87" w:rsidR="00D2781D" w:rsidRPr="00EA4322">
      <w:pPr>
        <w:jc w:val="center"/>
        <w:rPr>
          <w:bCs/>
        </w:rPr>
      </w:pP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Jelenović, u stečajnom postupku nad </w:t>
      </w:r>
      <w:r w:rsidR="00A30226">
        <w:t xml:space="preserve">dužnikom </w:t>
      </w:r>
      <w:r w:rsidR="00A30226" w:rsidRPr="000375D0">
        <w:t xml:space="preserve">MONTAŽNE KUĆE d. o. o. za graditeljstvo i trgovinu </w:t>
      </w:r>
      <w:r w:rsidR="00492402">
        <w:t xml:space="preserve">u stečaju </w:t>
      </w:r>
      <w:r w:rsidR="00A30226" w:rsidRPr="000375D0">
        <w:t>Pula (Grad Pula - Pola), Monte Magno 2, OIB: 64430203973, MBS: 040153598</w:t>
      </w:r>
      <w:r w:rsidRPr="001A2312">
        <w:t xml:space="preserve">, dana </w:t>
      </w:r>
      <w:r w:rsidR="00A30226">
        <w:t>14. travnja 2017</w:t>
      </w:r>
      <w:r w:rsidRPr="001A2312">
        <w:t>. godine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A30226">
        <w:t xml:space="preserve">1. veljače do 4. travnja  2017. godine </w:t>
      </w:r>
      <w:r w:rsidRPr="00EA4322">
        <w:t xml:space="preserve">u iznosu od </w:t>
      </w:r>
      <w:r w:rsidR="00A30226">
        <w:t>889,01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A30226">
        <w:rPr>
          <w:bCs/>
        </w:rPr>
        <w:t>12. travnja 2017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A30226">
        <w:t>889,01</w:t>
      </w:r>
      <w:r w:rsidR="00A30226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A30226">
        <w:t>1. veljače do 4. travnja  2017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A30226">
        <w:rPr>
          <w:bCs/>
        </w:rPr>
        <w:t>puta, telefona i interneta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492402">
        <w:t xml:space="preserve">Vipme e-bon (list 195 spisa), obračun naknade za korištenje osobnog vozila u službene svrhe (list 187 spisa), putni račun s putnim nalogom za 4. travnja 2017. godinu (list 188 spisa), račune za cestarinu (list 189, 191 i 192 spisa) i račun za parkirnu naknadu  (list 190 spisa), račun za usluge u fiksnoj meži Hrvatskog telekoma (list 193 spisa) i obračun interneta (list 194 spisa) 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492402">
        <w:t xml:space="preserve">1. veljače do 4. travnja  2017. godine </w:t>
      </w:r>
      <w:r w:rsidR="00492402" w:rsidRPr="00EA4322">
        <w:t xml:space="preserve">u iznosu od </w:t>
      </w:r>
      <w:r w:rsidR="00492402">
        <w:t>889,01</w:t>
      </w:r>
      <w:r w:rsidR="00F009C5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492402">
        <w:rPr>
          <w:bCs/>
        </w:rPr>
        <w:t>14. travnja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492402">
        <w:t>1</w:t>
      </w:r>
      <w:r w:rsidR="00B6255C">
        <w:t xml:space="preserve">4. </w:t>
      </w:r>
      <w:r w:rsidR="00492402">
        <w:t>travnja 2017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23" w:rsidR="00683623">
      <w:r>
        <w:separator/>
      </w:r>
    </w:p>
  </w:endnote>
  <w:endnote w:id="0" w:type="continuationSeparator">
    <w:p w:rsidRDefault="00683623" w:rsidR="00683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20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23" w:rsidR="00683623">
      <w:r>
        <w:separator/>
      </w:r>
    </w:p>
  </w:footnote>
  <w:footnote w:id="0" w:type="continuationSeparator">
    <w:p w:rsidRDefault="00683623" w:rsidR="006836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1A2312">
      <w:t>7</w:t>
    </w:r>
    <w:r w:rsidR="00A30226">
      <w:t>62</w:t>
    </w:r>
    <w:r w:rsidR="001A2312">
      <w:t>/2013</w:t>
    </w:r>
    <w:r w:rsidR="00D20A75">
      <w:t>-48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2402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3623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6F0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3205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0226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A75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973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97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</izvorni_sadrzaj>
    <derivirana_varijabla naziv="DomainObject.Predmet.Broj_1">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2013.</izvorni_sadrzaj>
    <derivirana_varijabla naziv="DomainObject.Predmet.DatumOsnivanja_1">17.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St-762/2013</izvorni_sadrzaj>
    <derivirana_varijabla naziv="DomainObject.Predmet.OznakaBroj_1">St-762/2013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MONTAŽNE KUĆE d.o.o.  Pula</izvorni_sadrzaj>
    <derivirana_varijabla naziv="DomainObject.Predmet.ProtustrankaFormated_1">  MONTAŽNE KUĆE d.o.o.  Pula</derivirana_varijabla>
  </DomainObject.Predmet.ProtustrankaFormated>
  <DomainObject.Predmet.ProtustrankaFormatedOIB>
    <izvorni_sadrzaj>  MONTAŽNE KUĆE d.o.o.  Pula, OIB 64430203973</izvorni_sadrzaj>
    <derivirana_varijabla naziv="DomainObject.Predmet.ProtustrankaFormatedOIB_1">  MONTAŽNE KUĆE d.o.o.  Pula, OIB 64430203973</derivirana_varijabla>
  </DomainObject.Predmet.ProtustrankaFormatedOIB>
  <DomainObject.Predmet.ProtustrankaFormatedWithAdress>
    <izvorni_sadrzaj> MONTAŽNE KUĆE d.o.o.  Pula, Monte Magno 2, 52 100 Pula</izvorni_sadrzaj>
    <derivirana_varijabla naziv="DomainObject.Predmet.ProtustrankaFormatedWithAdress_1"> MONTAŽNE KUĆE d.o.o.  Pula, Monte Magno 2, 52 100 Pula</derivirana_varijabla>
  </DomainObject.Predmet.ProtustrankaFormatedWithAdress>
  <DomainObject.Predmet.ProtustrankaFormatedWithAdressOIB>
    <izvorni_sadrzaj> MONTAŽNE KUĆE d.o.o.  Pula, OIB 64430203973, Monte Magno 2, 52 100 Pula</izvorni_sadrzaj>
    <derivirana_varijabla naziv="DomainObject.Predmet.ProtustrankaFormatedWithAdressOIB_1"> MONTAŽNE KUĆE d.o.o.  Pula, OIB 64430203973, Monte Magno 2, 52 100 Pula</derivirana_varijabla>
  </DomainObject.Predmet.ProtustrankaFormatedWithAdressOIB>
  <DomainObject.Predmet.ProtustrankaWithAdress>
    <izvorni_sadrzaj>MONTAŽNE KUĆE d.o.o.  Pula Monte Magno 2, 52 100 Pula</izvorni_sadrzaj>
    <derivirana_varijabla naziv="DomainObject.Predmet.ProtustrankaWithAdress_1">MONTAŽNE KUĆE d.o.o.  Pula Monte Magno 2, 52 100 Pula</derivirana_varijabla>
  </DomainObject.Predmet.ProtustrankaWithAdress>
  <DomainObject.Predmet.ProtustrankaWithAdressOIB>
    <izvorni_sadrzaj>MONTAŽNE KUĆE d.o.o.  Pula, OIB 64430203973, Monte Magno 2, 52 100 Pula</izvorni_sadrzaj>
    <derivirana_varijabla naziv="DomainObject.Predmet.ProtustrankaWithAdressOIB_1">MONTAŽNE KUĆE d.o.o.  Pula, OIB 64430203973, Monte Magno 2, 52 100 Pula</derivirana_varijabla>
  </DomainObject.Predmet.ProtustrankaWithAdressOIB>
  <DomainObject.Predmet.ProtustrankaNazivFormated>
    <izvorni_sadrzaj>MONTAŽNE KUĆE d.o.o.  Pula</izvorni_sadrzaj>
    <derivirana_varijabla naziv="DomainObject.Predmet.ProtustrankaNazivFormated_1">MONTAŽNE KUĆE d.o.o.  Pula</derivirana_varijabla>
  </DomainObject.Predmet.ProtustrankaNazivFormated>
  <DomainObject.Predmet.ProtustrankaNazivFormatedOIB>
    <izvorni_sadrzaj>MONTAŽNE KUĆE d.o.o.  Pula, OIB 64430203973</izvorni_sadrzaj>
    <derivirana_varijabla naziv="DomainObject.Predmet.ProtustrankaNazivFormatedOIB_1">MONTAŽNE KUĆE d.o.o.  Pula, OIB 64430203973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MONTAŽNE KUĆE d.o.o.  Pula</item>
    </izvorni_sadrzaj>
    <derivirana_varijabla naziv="DomainObject.Predmet.ProtuStrankaListFormated_1">
      <item>MONTAŽNE KUĆE d.o.o.  Pula</item>
    </derivirana_varijabla>
  </DomainObject.Predmet.ProtuStrankaListFormated>
  <DomainObject.Predmet.ProtuStrankaListFormatedOIB>
    <izvorni_sadrzaj>
      <item>MONTAŽNE KUĆE d.o.o.  Pula, OIB 64430203973</item>
    </izvorni_sadrzaj>
    <derivirana_varijabla naziv="DomainObject.Predmet.ProtuStrankaListFormatedOIB_1">
      <item>MONTAŽNE KUĆE d.o.o.  Pula, OIB 64430203973</item>
    </derivirana_varijabla>
  </DomainObject.Predmet.ProtuStrankaListFormatedOIB>
  <DomainObject.Predmet.ProtuStrankaListFormatedWithAdress>
    <izvorni_sadrzaj>
      <item>MONTAŽNE KUĆE d.o.o.  Pula, Monte Magno 2, 52 100 Pula</item>
    </izvorni_sadrzaj>
    <derivirana_varijabla naziv="DomainObject.Predmet.ProtuStrankaListFormatedWithAdress_1">
      <item>MONTAŽNE KUĆE d.o.o.  Pula, Monte Magno 2, 52 100 Pula</item>
    </derivirana_varijabla>
  </DomainObject.Predmet.ProtuStrankaListFormatedWithAdress>
  <DomainObject.Predmet.ProtuStrankaListFormatedWithAdressOIB>
    <izvorni_sadrzaj>
      <item>MONTAŽNE KUĆE d.o.o.  Pula, OIB 64430203973, Monte Magno 2, 52 100 Pula</item>
    </izvorni_sadrzaj>
    <derivirana_varijabla naziv="DomainObject.Predmet.ProtuStrankaListFormatedWithAdressOIB_1">
      <item>MONTAŽNE KUĆE d.o.o.  Pula, OIB 64430203973, Monte Magno 2, 52 100 Pula</item>
    </derivirana_varijabla>
  </DomainObject.Predmet.ProtuStrankaListFormatedWithAdressOIB>
  <DomainObject.Predmet.ProtuStrankaListNazivFormated>
    <izvorni_sadrzaj>
      <item>MONTAŽNE KUĆE d.o.o.  Pula</item>
    </izvorni_sadrzaj>
    <derivirana_varijabla naziv="DomainObject.Predmet.ProtuStrankaListNazivFormated_1">
      <item>MONTAŽNE KUĆE d.o.o.  Pula</item>
    </derivirana_varijabla>
  </DomainObject.Predmet.ProtuStrankaListNazivFormated>
  <DomainObject.Predmet.ProtuStrankaListNazivFormatedOIB>
    <izvorni_sadrzaj>
      <item>MONTAŽNE KUĆE d.o.o.  Pula, OIB 64430203973</item>
    </izvorni_sadrzaj>
    <derivirana_varijabla naziv="DomainObject.Predmet.ProtuStrankaListNazivFormatedOIB_1">
      <item>MONTAŽNE KUĆE d.o.o.  Pula, OIB 64430203973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MONTAŽNE KUĆE d.o.o.  Pula</izvorni_sadrzaj>
    <derivirana_varijabla naziv="DomainObject.Predmet.ProtustrankaIDrugi_1">MONTAŽNE KUĆE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MONTAŽNE KUĆE d.o.o.  Pula, OIB 64430203973, Monte Magno 2, 52 100 Pula</izvorni_sadrzaj>
    <derivirana_varijabla naziv="DomainObject.Predmet.ProtustrankaIDrugiAdressOIB_1">MONTAŽNE KUĆE d.o.o.  Pula, OIB 64430203973, Monte Magno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MONTAŽNE KUĆE d.o.o.  Pula</item>
    </izvorni_sadrzaj>
    <derivirana_varijabla naziv="DomainObject.Predmet.SudioniciListNaziv_1">
      <item>FINA  Pula</item>
      <item>MONTAŽNE KUĆE d.o.o.  Pula</item>
    </derivirana_varijabla>
  </DomainObject.Predmet.SudioniciListNaziv>
  <DomainObject.Predmet.SudioniciListAdressOIB>
    <izvorni_sadrzaj>
      <item>FINA  Pula, OIB 85821130368, Giardini 5,52 100 Pula</item>
      <item>MONTAŽNE KUĆE d.o.o.  Pula, OIB 64430203973, Monte Magno 2,52 100 Pula</item>
    </izvorni_sadrzaj>
    <derivirana_varijabla naziv="DomainObject.Predmet.SudioniciListAdressOIB_1">
      <item>FINA  Pula, OIB 85821130368, Giardini 5,52 100 Pula</item>
      <item>MONTAŽNE KUĆE d.o.o.  Pula, OIB 64430203973, Monte Magno 2,52 100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64430203973</item>
    </izvorni_sadrzaj>
    <derivirana_varijabla naziv="DomainObject.Predmet.SudioniciListNazivOIB_1">
      <item>, OIB 85821130368</item>
      <item>, OIB 64430203973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356</properties:Words>
  <properties:Characters>1672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2017-04-14T06:13:00Z</dcterms:created>
  <dc:creator>korlevicd</dc:creator>
  <cp:lastModifiedBy>Danijela Fumić</cp:lastModifiedBy>
  <cp:lastPrinted>2017-04-14T06:13:00Z</cp:lastPrinted>
  <dcterms:modified xmlns:xsi="http://www.w3.org/2001/XMLSchema-instance" xsi:type="dcterms:W3CDTF">2017-04-14T06:14:00Z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