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3cda35" w14:paraId="f3cda35" w:rsidRDefault="00BC451B" w:rsidR="001E0E34" w:rsidRPr="00F47E3D">
      <w:pPr>
        <w15:collapsed w:val="false"/>
      </w:pPr>
      <w:bookmarkStart w:name="_GoBack" w:id="0"/>
      <w:bookmarkEnd w:id="0"/>
      <w:r>
        <w:rPr>
          <w:noProof/>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p w:rsidRDefault="001E0E34" w:rsidR="001E0E34" w:rsidRPr="00F47E3D">
      <w:r w:rsidRPr="00F47E3D">
        <w:t xml:space="preserve">  REPUBLIKA HRVATSKA </w:t>
      </w:r>
    </w:p>
    <w:p w:rsidRDefault="00182231" w:rsidR="00182231" w:rsidRPr="00F47E3D">
      <w:r w:rsidRPr="00F47E3D">
        <w:t>TRGOVAČKI SUD U ZAGREBU</w:t>
      </w:r>
    </w:p>
    <w:p w:rsidRDefault="00182231" w:rsidR="001E0E34" w:rsidRPr="00F47E3D">
      <w:r w:rsidRPr="00F47E3D">
        <w:t>Zagreb, Amruševa 2/II</w:t>
      </w:r>
      <w:r w:rsidRPr="00F47E3D">
        <w:tab/>
      </w:r>
      <w:r w:rsidR="001E0E34" w:rsidRPr="00F47E3D">
        <w:tab/>
      </w:r>
      <w:r w:rsidR="001E0E34" w:rsidRPr="00F47E3D">
        <w:tab/>
      </w:r>
      <w:r w:rsidR="001E0E34" w:rsidRPr="00F47E3D">
        <w:tab/>
      </w:r>
      <w:r w:rsidR="00ED6590">
        <w:tab/>
      </w:r>
      <w:r w:rsidR="00ED6590">
        <w:tab/>
        <w:t>31-ST -790/13</w:t>
      </w:r>
      <w:r w:rsidR="00B76589">
        <w:t>-832</w:t>
      </w:r>
    </w:p>
    <w:p w:rsidRDefault="001E0E34" w:rsidP="00E67818" w:rsidR="001E0E34" w:rsidRPr="00F47E3D"/>
    <w:p w:rsidRDefault="001E0E34" w:rsidP="00C862FE" w:rsidR="00C862FE" w:rsidRPr="00F47E3D">
      <w:pPr>
        <w:jc w:val="center"/>
        <w:rPr>
          <w:bCs/>
        </w:rPr>
      </w:pPr>
      <w:r w:rsidRPr="00F47E3D">
        <w:tab/>
      </w:r>
    </w:p>
    <w:p w:rsidRDefault="00C862FE" w:rsidP="001E0E34" w:rsidR="001E0E34" w:rsidRPr="00F47E3D">
      <w:r w:rsidRPr="00F47E3D">
        <w:rPr>
          <w:bCs/>
        </w:rPr>
        <w:tab/>
      </w:r>
      <w:r w:rsidR="00D51C43" w:rsidRPr="00F47E3D">
        <w:rPr>
          <w:bCs/>
        </w:rPr>
        <w:t>TRGOVAČKI SUD U ZAGREBU</w:t>
      </w:r>
      <w:r w:rsidR="00D51C43" w:rsidRPr="00F47E3D">
        <w:t xml:space="preserve"> po sucu toga suda Nadi Kraljić kao stečajnom sucu u stečajnom predmetu stečajnog dužnika </w:t>
      </w:r>
      <w:r w:rsidR="00ED6590" w:rsidRPr="007F6E65">
        <w:t>EUROYACHTING d.o.o. – u stečaju, Zagreb, Ogrizovićeva 41, MBS:080455164, OIB:56804906735</w:t>
      </w:r>
      <w:r w:rsidR="00ED6590">
        <w:t xml:space="preserve"> </w:t>
      </w:r>
      <w:r w:rsidR="00D51C43" w:rsidRPr="00F47E3D">
        <w:t xml:space="preserve">dana </w:t>
      </w:r>
      <w:r w:rsidR="00B76589">
        <w:t xml:space="preserve">7. rujna </w:t>
      </w:r>
      <w:r w:rsidR="00A9454B">
        <w:t xml:space="preserve"> 2015. </w:t>
      </w:r>
      <w:r w:rsidR="00D51C43" w:rsidRPr="00F47E3D">
        <w:t xml:space="preserve">  godine </w:t>
      </w:r>
      <w:r w:rsidR="001E0E34" w:rsidRPr="00F47E3D">
        <w:t xml:space="preserve">donio je slijedeći </w:t>
      </w:r>
    </w:p>
    <w:p w:rsidRDefault="001E0E34" w:rsidP="001E0E34" w:rsidR="001E0E34" w:rsidRPr="00F47E3D">
      <w:pPr>
        <w:jc w:val="center"/>
      </w:pPr>
      <w:r w:rsidRPr="00F47E3D">
        <w:t xml:space="preserve">Z A K L J U Č A K </w:t>
      </w:r>
    </w:p>
    <w:p w:rsidRDefault="00DB477B" w:rsidP="00DB477B" w:rsidR="001E0E34" w:rsidRPr="00F47E3D">
      <w:r w:rsidRPr="00F47E3D">
        <w:tab/>
        <w:t xml:space="preserve"> </w:t>
      </w:r>
    </w:p>
    <w:p w:rsidRDefault="00D51C43" w:rsidP="00EF4568" w:rsidR="00ED6590" w:rsidRPr="00CB2F04">
      <w:pPr>
        <w:ind w:firstLine="708"/>
      </w:pPr>
      <w:r w:rsidRPr="00F47E3D">
        <w:t xml:space="preserve">1. </w:t>
      </w:r>
      <w:r w:rsidR="00A76EBB">
        <w:tab/>
      </w:r>
      <w:r w:rsidR="00DB477B" w:rsidRPr="00F47E3D">
        <w:t>Nalaže se stečajnom upravitelju da preda k</w:t>
      </w:r>
      <w:r w:rsidR="007D7B47">
        <w:t>upcu</w:t>
      </w:r>
      <w:r w:rsidR="000976EE" w:rsidRPr="000976EE">
        <w:rPr>
          <w:color w:val="000000"/>
        </w:rPr>
        <w:t xml:space="preserve"> </w:t>
      </w:r>
      <w:r w:rsidR="00BF07D8" w:rsidRPr="008F13ED">
        <w:rPr>
          <w:color w:val="000000"/>
        </w:rPr>
        <w:t>Goran</w:t>
      </w:r>
      <w:r w:rsidR="00BF07D8">
        <w:rPr>
          <w:color w:val="000000"/>
        </w:rPr>
        <w:t>u</w:t>
      </w:r>
      <w:r w:rsidR="00BF07D8" w:rsidRPr="008F13ED">
        <w:rPr>
          <w:color w:val="000000"/>
        </w:rPr>
        <w:t xml:space="preserve"> Vidošević</w:t>
      </w:r>
      <w:r w:rsidR="00BF07D8">
        <w:rPr>
          <w:color w:val="000000"/>
        </w:rPr>
        <w:t xml:space="preserve">, Zagreb, Ulica Ivane Brlić Mažuranić 33, OIB: 42621363632 </w:t>
      </w:r>
      <w:r w:rsidR="00DB477B" w:rsidRPr="00F47E3D">
        <w:t>nekretninu</w:t>
      </w:r>
      <w:r w:rsidRPr="00F47E3D">
        <w:t xml:space="preserve"> </w:t>
      </w:r>
      <w:r w:rsidR="00ED6590">
        <w:rPr>
          <w:bCs/>
        </w:rPr>
        <w:t xml:space="preserve">z.k.č. 77/10 upisane u </w:t>
      </w:r>
      <w:r w:rsidR="00ED6590" w:rsidRPr="00C159CE">
        <w:rPr>
          <w:bCs/>
        </w:rPr>
        <w:t>zk.ul. 8614</w:t>
      </w:r>
      <w:r w:rsidR="00ED6590">
        <w:rPr>
          <w:bCs/>
        </w:rPr>
        <w:t xml:space="preserve"> </w:t>
      </w:r>
      <w:r w:rsidR="00ED6590" w:rsidRPr="00C159CE">
        <w:rPr>
          <w:bCs/>
        </w:rPr>
        <w:t>k.o. Stenjevec</w:t>
      </w:r>
      <w:r w:rsidR="00ED6590">
        <w:rPr>
          <w:bCs/>
        </w:rPr>
        <w:t xml:space="preserve"> što u naravi čini:</w:t>
      </w:r>
    </w:p>
    <w:p w:rsidRDefault="00B76589" w:rsidP="00B76589" w:rsidR="00B76589">
      <w:pPr>
        <w:ind w:firstLine="708" w:left="708"/>
      </w:pPr>
      <w:r w:rsidRPr="0090597F">
        <w:rPr>
          <w:bCs/>
        </w:rPr>
        <w:t xml:space="preserve">- </w:t>
      </w:r>
      <w:r w:rsidRPr="00DD5DD8">
        <w:rPr>
          <w:bCs/>
        </w:rPr>
        <w:t>Poduložak 300. ETAŽA 5/10000</w:t>
      </w:r>
      <w:r w:rsidRPr="00DD5DD8">
        <w:t xml:space="preserve"> parkirno garažno mjesto oznake PGM-1.39 </w:t>
      </w:r>
    </w:p>
    <w:p w:rsidRDefault="00B76589" w:rsidP="00B76589" w:rsidR="00B76589">
      <w:pPr>
        <w:rPr>
          <w:bCs/>
        </w:rPr>
      </w:pPr>
      <w:r w:rsidRPr="00DD5DD8">
        <w:t>u podrumskoj etaži -1; neto korisne površine 6,13čm označeno u planu posebnih dijelova zgrade tamno plavom bojom</w:t>
      </w:r>
      <w:r w:rsidRPr="002F453B">
        <w:rPr>
          <w:bCs/>
        </w:rPr>
        <w:t xml:space="preserve"> </w:t>
      </w:r>
    </w:p>
    <w:p w:rsidRDefault="001E0E34" w:rsidP="002A15BD" w:rsidR="001E0E34" w:rsidRPr="00F47E3D">
      <w:pPr>
        <w:jc w:val="center"/>
      </w:pPr>
      <w:r w:rsidRPr="00F47E3D">
        <w:t>Obrazloženje</w:t>
      </w:r>
    </w:p>
    <w:p w:rsidRDefault="001E0E34" w:rsidP="001E0E34" w:rsidR="001E0E34" w:rsidRPr="00F47E3D">
      <w:pPr>
        <w:jc w:val="center"/>
      </w:pPr>
    </w:p>
    <w:p w:rsidRDefault="001E0E34" w:rsidP="001E0E34" w:rsidR="001E0E34" w:rsidRPr="00F47E3D">
      <w:r w:rsidRPr="00F47E3D">
        <w:tab/>
        <w:t>Rješenje o</w:t>
      </w:r>
      <w:r w:rsidR="00C862FE" w:rsidRPr="00F47E3D">
        <w:t xml:space="preserve"> dosudi ovog suda broj St-</w:t>
      </w:r>
      <w:r w:rsidR="00ED6590">
        <w:t xml:space="preserve">790/13 </w:t>
      </w:r>
      <w:r w:rsidR="00D51C43" w:rsidRPr="00F47E3D">
        <w:t xml:space="preserve"> od </w:t>
      </w:r>
      <w:r w:rsidR="00B76589">
        <w:t>24. srpnja</w:t>
      </w:r>
      <w:r w:rsidR="003423C5">
        <w:t xml:space="preserve"> </w:t>
      </w:r>
      <w:r w:rsidR="00A9454B">
        <w:t xml:space="preserve"> 2015.</w:t>
      </w:r>
      <w:r w:rsidR="00ED6590">
        <w:t xml:space="preserve"> </w:t>
      </w:r>
      <w:r w:rsidR="00D51C43" w:rsidRPr="00F47E3D">
        <w:t xml:space="preserve"> godine </w:t>
      </w:r>
      <w:r w:rsidRPr="00F47E3D">
        <w:t xml:space="preserve">postalo je pravomoćno dana </w:t>
      </w:r>
      <w:r w:rsidR="00B76589">
        <w:t>11. kolovoza</w:t>
      </w:r>
      <w:r w:rsidR="005B1A92">
        <w:t xml:space="preserve"> 2015. </w:t>
      </w:r>
      <w:r w:rsidR="00D51C43" w:rsidRPr="00F47E3D">
        <w:t xml:space="preserve"> </w:t>
      </w:r>
      <w:r w:rsidR="00C862FE" w:rsidRPr="00F47E3D">
        <w:t xml:space="preserve"> </w:t>
      </w:r>
      <w:r w:rsidR="00ED6590">
        <w:t>godine i kupac je položio</w:t>
      </w:r>
      <w:r w:rsidRPr="00F47E3D">
        <w:t xml:space="preserve"> </w:t>
      </w:r>
      <w:r w:rsidR="003D69DE" w:rsidRPr="00F47E3D">
        <w:t xml:space="preserve">kupovninu </w:t>
      </w:r>
      <w:r w:rsidR="00D51C43" w:rsidRPr="00F47E3D">
        <w:t xml:space="preserve">određenu u rješenju o dosudi od </w:t>
      </w:r>
      <w:r w:rsidR="00B76589">
        <w:t xml:space="preserve">24. srpnja </w:t>
      </w:r>
      <w:r w:rsidR="00A9454B">
        <w:t xml:space="preserve">2015. </w:t>
      </w:r>
      <w:r w:rsidR="00D51C43" w:rsidRPr="00F47E3D">
        <w:t xml:space="preserve"> godine, </w:t>
      </w:r>
      <w:r w:rsidR="007E6BE0" w:rsidRPr="00F47E3D">
        <w:t xml:space="preserve">te je stoga valjalo temeljem čl. </w:t>
      </w:r>
      <w:smartTag w:element="metricconverter" w:uri="urn:schemas-microsoft-com:office:smarttags">
        <w:smartTagPr>
          <w:attr w:val="108 st" w:name="ProductID"/>
        </w:smartTagPr>
        <w:r w:rsidR="007E6BE0" w:rsidRPr="00F47E3D">
          <w:t>108 st</w:t>
        </w:r>
      </w:smartTag>
      <w:r w:rsidR="007E6BE0" w:rsidRPr="00F47E3D">
        <w:t xml:space="preserve">. 4 Ovršnog zakona donijeti zaključak o predaji. </w:t>
      </w:r>
    </w:p>
    <w:p w:rsidRDefault="001E0E34" w:rsidP="001E0E34" w:rsidR="001E0E34" w:rsidRPr="00F47E3D"/>
    <w:p w:rsidRDefault="001E0E34" w:rsidP="001E0E34" w:rsidR="001E0E34" w:rsidRPr="00F47E3D">
      <w:pPr>
        <w:jc w:val="center"/>
      </w:pPr>
      <w:r w:rsidRPr="00F47E3D">
        <w:t xml:space="preserve">U Zagrebu, </w:t>
      </w:r>
      <w:r w:rsidR="00B76589">
        <w:t xml:space="preserve">7. rujna </w:t>
      </w:r>
      <w:r w:rsidR="00A9454B">
        <w:t xml:space="preserve"> 2015. </w:t>
      </w:r>
      <w:r w:rsidR="00D51C43" w:rsidRPr="00F47E3D">
        <w:t xml:space="preserve"> </w:t>
      </w:r>
      <w:r w:rsidR="00C862FE" w:rsidRPr="00F47E3D">
        <w:t xml:space="preserve"> </w:t>
      </w:r>
    </w:p>
    <w:p w:rsidRDefault="001E0E34" w:rsidP="003D69DE" w:rsidR="001E0E34" w:rsidRPr="00F47E3D"/>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 xml:space="preserve">STEČAJNI SUDAC </w:t>
      </w:r>
    </w:p>
    <w:p w:rsidRDefault="001E0E34" w:rsidP="001E0E34" w:rsidR="001E0E34" w:rsidRPr="00F47E3D">
      <w:r w:rsidRPr="00F47E3D">
        <w:tab/>
      </w:r>
      <w:r w:rsidRPr="00F47E3D">
        <w:tab/>
      </w:r>
      <w:r w:rsidRPr="00F47E3D">
        <w:tab/>
      </w:r>
      <w:r w:rsidRPr="00F47E3D">
        <w:tab/>
      </w:r>
      <w:r w:rsidRPr="00F47E3D">
        <w:tab/>
      </w:r>
      <w:r w:rsidRPr="00F47E3D">
        <w:tab/>
      </w:r>
      <w:r w:rsidRPr="00F47E3D">
        <w:tab/>
      </w:r>
      <w:r w:rsidRPr="00F47E3D">
        <w:tab/>
      </w:r>
      <w:r w:rsidR="003D69DE" w:rsidRPr="00F47E3D">
        <w:tab/>
      </w:r>
      <w:r w:rsidRPr="00F47E3D">
        <w:t>Nada Kraljić</w:t>
      </w:r>
      <w:r w:rsidR="00D94D45">
        <w:t>,v.r.</w:t>
      </w:r>
    </w:p>
    <w:p w:rsidRDefault="00F71DF6" w:rsidP="001E0E34" w:rsidR="00F71DF6" w:rsidRPr="00F47E3D"/>
    <w:p w:rsidRDefault="00D94D45" w:rsidR="00D94D45">
      <w:r>
        <w:tab/>
      </w:r>
      <w:r>
        <w:tab/>
      </w:r>
      <w:r>
        <w:tab/>
      </w:r>
      <w:r>
        <w:tab/>
      </w:r>
      <w:r>
        <w:tab/>
      </w:r>
      <w:r>
        <w:tab/>
      </w:r>
      <w:r>
        <w:tab/>
      </w:r>
      <w:r>
        <w:tab/>
        <w:t>Za točnost otpravka-ovl.službenik</w:t>
      </w:r>
    </w:p>
    <w:p w:rsidRDefault="00D94D45" w:rsidP="00D94D45" w:rsidR="00D94D45">
      <w:pPr>
        <w:ind w:firstLine="708" w:left="5664"/>
      </w:pPr>
      <w:r>
        <w:t>Vinka Mihalinčić</w:t>
      </w:r>
    </w:p>
    <w:p w:rsidRDefault="00F71DF6" w:rsidP="00F71DF6" w:rsidR="00F71DF6" w:rsidRPr="00F47E3D">
      <w:pPr>
        <w:ind w:left="360"/>
      </w:pPr>
    </w:p>
    <w:sectPr w:rsidSect="00E67818" w:rsidR="00F71DF6" w:rsidRPr="00F47E3D">
      <w:pgSz w:h="16838" w:w="11906"/>
      <w:pgMar w:gutter="0" w:footer="709" w:header="709" w:left="1418" w:bottom="1418" w:right="1418" w:top="2268"/>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C50EC8"/>
    <w:multiLevelType w:val="hybridMultilevel"/>
    <w:tmpl w:val="27B84B46"/>
    <w:lvl w:tplc="15CA3A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19417CB5"/>
    <w:multiLevelType w:val="hybridMultilevel"/>
    <w:tmpl w:val="A36AC368"/>
    <w:lvl w:tplc="F3802534"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2">
    <w:nsid w:val="3DCF70D2"/>
    <w:multiLevelType w:val="hybridMultilevel"/>
    <w:tmpl w:val="99BC5CC2"/>
    <w:lvl w:tplc="475E67B8" w:ilvl="0">
      <w:start w:val="2"/>
      <w:numFmt w:val="bullet"/>
      <w:lvlText w:val="-"/>
      <w:lvlJc w:val="left"/>
      <w:pPr>
        <w:ind w:hanging="360" w:left="1776"/>
      </w:pPr>
      <w:rPr>
        <w:rFonts w:cs="Times New Roman" w:eastAsia="Times New Roman" w:hAnsi="Times New Roman" w:ascii="Times New Roman" w:hint="default"/>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abstractNum w:abstractNumId="3">
    <w:nsid w:val="53BA561E"/>
    <w:multiLevelType w:val="hybridMultilevel"/>
    <w:tmpl w:val="226E4B2A"/>
    <w:lvl w:tplc="E9F644BA" w:ilvl="0">
      <w:start w:val="2"/>
      <w:numFmt w:val="bullet"/>
      <w:lvlText w:val="-"/>
      <w:lvlJc w:val="left"/>
      <w:pPr>
        <w:ind w:hanging="360" w:left="1776"/>
      </w:pPr>
      <w:rPr>
        <w:rFonts w:cs="Arial" w:eastAsia="Times New Roman" w:hAnsi="Arial" w:ascii="Arial" w:hint="default"/>
        <w:b/>
        <w:sz w:val="18"/>
      </w:rPr>
    </w:lvl>
    <w:lvl w:tentative="true" w:tplc="041A0003" w:ilvl="1">
      <w:start w:val="1"/>
      <w:numFmt w:val="bullet"/>
      <w:lvlText w:val="o"/>
      <w:lvlJc w:val="left"/>
      <w:pPr>
        <w:ind w:hanging="360" w:left="2496"/>
      </w:pPr>
      <w:rPr>
        <w:rFonts w:cs="Courier New" w:hAnsi="Courier New" w:ascii="Courier New" w:hint="default"/>
      </w:rPr>
    </w:lvl>
    <w:lvl w:tentative="true" w:tplc="041A0005" w:ilvl="2">
      <w:start w:val="1"/>
      <w:numFmt w:val="bullet"/>
      <w:lvlText w:val=""/>
      <w:lvlJc w:val="left"/>
      <w:pPr>
        <w:ind w:hanging="360" w:left="3216"/>
      </w:pPr>
      <w:rPr>
        <w:rFonts w:hAnsi="Wingdings" w:ascii="Wingdings" w:hint="default"/>
      </w:rPr>
    </w:lvl>
    <w:lvl w:tentative="true" w:tplc="041A0001" w:ilvl="3">
      <w:start w:val="1"/>
      <w:numFmt w:val="bullet"/>
      <w:lvlText w:val=""/>
      <w:lvlJc w:val="left"/>
      <w:pPr>
        <w:ind w:hanging="360" w:left="3936"/>
      </w:pPr>
      <w:rPr>
        <w:rFonts w:hAnsi="Symbol" w:ascii="Symbol" w:hint="default"/>
      </w:rPr>
    </w:lvl>
    <w:lvl w:tentative="true" w:tplc="041A0003" w:ilvl="4">
      <w:start w:val="1"/>
      <w:numFmt w:val="bullet"/>
      <w:lvlText w:val="o"/>
      <w:lvlJc w:val="left"/>
      <w:pPr>
        <w:ind w:hanging="360" w:left="4656"/>
      </w:pPr>
      <w:rPr>
        <w:rFonts w:cs="Courier New" w:hAnsi="Courier New" w:ascii="Courier New" w:hint="default"/>
      </w:rPr>
    </w:lvl>
    <w:lvl w:tentative="true" w:tplc="041A0005" w:ilvl="5">
      <w:start w:val="1"/>
      <w:numFmt w:val="bullet"/>
      <w:lvlText w:val=""/>
      <w:lvlJc w:val="left"/>
      <w:pPr>
        <w:ind w:hanging="360" w:left="5376"/>
      </w:pPr>
      <w:rPr>
        <w:rFonts w:hAnsi="Wingdings" w:ascii="Wingdings" w:hint="default"/>
      </w:rPr>
    </w:lvl>
    <w:lvl w:tentative="true" w:tplc="041A0001" w:ilvl="6">
      <w:start w:val="1"/>
      <w:numFmt w:val="bullet"/>
      <w:lvlText w:val=""/>
      <w:lvlJc w:val="left"/>
      <w:pPr>
        <w:ind w:hanging="360" w:left="6096"/>
      </w:pPr>
      <w:rPr>
        <w:rFonts w:hAnsi="Symbol" w:ascii="Symbol" w:hint="default"/>
      </w:rPr>
    </w:lvl>
    <w:lvl w:tentative="true" w:tplc="041A0003" w:ilvl="7">
      <w:start w:val="1"/>
      <w:numFmt w:val="bullet"/>
      <w:lvlText w:val="o"/>
      <w:lvlJc w:val="left"/>
      <w:pPr>
        <w:ind w:hanging="360" w:left="6816"/>
      </w:pPr>
      <w:rPr>
        <w:rFonts w:cs="Courier New" w:hAnsi="Courier New" w:ascii="Courier New" w:hint="default"/>
      </w:rPr>
    </w:lvl>
    <w:lvl w:tentative="true" w:tplc="041A0005" w:ilvl="8">
      <w:start w:val="1"/>
      <w:numFmt w:val="bullet"/>
      <w:lvlText w:val=""/>
      <w:lvlJc w:val="left"/>
      <w:pPr>
        <w:ind w:hanging="360" w:left="7536"/>
      </w:pPr>
      <w:rPr>
        <w:rFonts w:hAnsi="Wingdings" w:ascii="Wingdings" w:hint="default"/>
      </w:rPr>
    </w:lvl>
  </w:abstractNum>
  <w:num w:numId="1">
    <w:abstractNumId w:val="0"/>
  </w:num>
  <w:num w:numId="2">
    <w:abstractNumId w:val="3"/>
  </w:num>
  <w:num w:numId="3">
    <w:abstractNumId w:val="2"/>
  </w:num>
  <w:num w:numId="4">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noPunctuationKerning/>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46B2"/>
    <w:rsid w:val="00004949"/>
    <w:rsid w:val="00016045"/>
    <w:rsid w:val="000225AC"/>
    <w:rsid w:val="00027B40"/>
    <w:rsid w:val="00035E93"/>
    <w:rsid w:val="00040D47"/>
    <w:rsid w:val="00041213"/>
    <w:rsid w:val="000505C9"/>
    <w:rsid w:val="000944DE"/>
    <w:rsid w:val="000976EE"/>
    <w:rsid w:val="000C1799"/>
    <w:rsid w:val="000C3D74"/>
    <w:rsid w:val="000D0307"/>
    <w:rsid w:val="000D1C33"/>
    <w:rsid w:val="000F5ECF"/>
    <w:rsid w:val="00111909"/>
    <w:rsid w:val="00111B95"/>
    <w:rsid w:val="00122BC6"/>
    <w:rsid w:val="00124B1E"/>
    <w:rsid w:val="00126425"/>
    <w:rsid w:val="00130436"/>
    <w:rsid w:val="0013148B"/>
    <w:rsid w:val="0014142F"/>
    <w:rsid w:val="0014697C"/>
    <w:rsid w:val="0015317A"/>
    <w:rsid w:val="00170B99"/>
    <w:rsid w:val="00170F2A"/>
    <w:rsid w:val="001724BE"/>
    <w:rsid w:val="0017557F"/>
    <w:rsid w:val="00181B7D"/>
    <w:rsid w:val="00181F36"/>
    <w:rsid w:val="00182231"/>
    <w:rsid w:val="00192FDC"/>
    <w:rsid w:val="00194ADD"/>
    <w:rsid w:val="001A1CFD"/>
    <w:rsid w:val="001A1D22"/>
    <w:rsid w:val="001A3FB5"/>
    <w:rsid w:val="001B42E5"/>
    <w:rsid w:val="001B51F5"/>
    <w:rsid w:val="001C0371"/>
    <w:rsid w:val="001C17FF"/>
    <w:rsid w:val="001D1A7D"/>
    <w:rsid w:val="001D328C"/>
    <w:rsid w:val="001D76A9"/>
    <w:rsid w:val="001E0E34"/>
    <w:rsid w:val="001E7F01"/>
    <w:rsid w:val="001F1D88"/>
    <w:rsid w:val="001F5D78"/>
    <w:rsid w:val="0020298B"/>
    <w:rsid w:val="00202AE7"/>
    <w:rsid w:val="00203A13"/>
    <w:rsid w:val="00206A55"/>
    <w:rsid w:val="00215098"/>
    <w:rsid w:val="002265B7"/>
    <w:rsid w:val="00231261"/>
    <w:rsid w:val="00235B9E"/>
    <w:rsid w:val="00245D64"/>
    <w:rsid w:val="002637DE"/>
    <w:rsid w:val="002638BA"/>
    <w:rsid w:val="002701B7"/>
    <w:rsid w:val="00271BAB"/>
    <w:rsid w:val="0027567A"/>
    <w:rsid w:val="0028723B"/>
    <w:rsid w:val="00290D55"/>
    <w:rsid w:val="002A15BD"/>
    <w:rsid w:val="002A660B"/>
    <w:rsid w:val="002A6699"/>
    <w:rsid w:val="002B1DD9"/>
    <w:rsid w:val="002B240F"/>
    <w:rsid w:val="002B6AE6"/>
    <w:rsid w:val="002C4516"/>
    <w:rsid w:val="002C46B2"/>
    <w:rsid w:val="002C4795"/>
    <w:rsid w:val="002D1239"/>
    <w:rsid w:val="002E6D78"/>
    <w:rsid w:val="002F1045"/>
    <w:rsid w:val="002F1D29"/>
    <w:rsid w:val="002F290E"/>
    <w:rsid w:val="002F3BC7"/>
    <w:rsid w:val="0030334E"/>
    <w:rsid w:val="0030645C"/>
    <w:rsid w:val="00336C05"/>
    <w:rsid w:val="00337276"/>
    <w:rsid w:val="00340B1A"/>
    <w:rsid w:val="00341FC8"/>
    <w:rsid w:val="003423C5"/>
    <w:rsid w:val="003453C8"/>
    <w:rsid w:val="00345948"/>
    <w:rsid w:val="003569FF"/>
    <w:rsid w:val="003573E1"/>
    <w:rsid w:val="00367BB9"/>
    <w:rsid w:val="0037223E"/>
    <w:rsid w:val="00375EAD"/>
    <w:rsid w:val="00383FFE"/>
    <w:rsid w:val="003866FB"/>
    <w:rsid w:val="00390F40"/>
    <w:rsid w:val="00393B1F"/>
    <w:rsid w:val="00397A6F"/>
    <w:rsid w:val="003A1305"/>
    <w:rsid w:val="003A59D2"/>
    <w:rsid w:val="003B2055"/>
    <w:rsid w:val="003D69DE"/>
    <w:rsid w:val="003E14B6"/>
    <w:rsid w:val="00403A0C"/>
    <w:rsid w:val="00411420"/>
    <w:rsid w:val="00423C6F"/>
    <w:rsid w:val="0043554B"/>
    <w:rsid w:val="00442DF4"/>
    <w:rsid w:val="004506A0"/>
    <w:rsid w:val="004700AF"/>
    <w:rsid w:val="00470FAC"/>
    <w:rsid w:val="004721E6"/>
    <w:rsid w:val="004741F1"/>
    <w:rsid w:val="0047712D"/>
    <w:rsid w:val="00480E7A"/>
    <w:rsid w:val="00481000"/>
    <w:rsid w:val="00482BA7"/>
    <w:rsid w:val="00485538"/>
    <w:rsid w:val="004B47FC"/>
    <w:rsid w:val="004C65B1"/>
    <w:rsid w:val="004D0BFF"/>
    <w:rsid w:val="004D2539"/>
    <w:rsid w:val="004D34DF"/>
    <w:rsid w:val="004F5066"/>
    <w:rsid w:val="00507B1E"/>
    <w:rsid w:val="00513B56"/>
    <w:rsid w:val="00520467"/>
    <w:rsid w:val="00525B5D"/>
    <w:rsid w:val="005326D2"/>
    <w:rsid w:val="0054417F"/>
    <w:rsid w:val="00545EF5"/>
    <w:rsid w:val="00550B1A"/>
    <w:rsid w:val="00553904"/>
    <w:rsid w:val="0055587D"/>
    <w:rsid w:val="00580F5B"/>
    <w:rsid w:val="005860C4"/>
    <w:rsid w:val="005907A0"/>
    <w:rsid w:val="005B1A92"/>
    <w:rsid w:val="005B2B1A"/>
    <w:rsid w:val="005B2C02"/>
    <w:rsid w:val="005C2A51"/>
    <w:rsid w:val="005C3929"/>
    <w:rsid w:val="005E0F25"/>
    <w:rsid w:val="005E5E2A"/>
    <w:rsid w:val="005E6BEE"/>
    <w:rsid w:val="005E6F36"/>
    <w:rsid w:val="005F08FD"/>
    <w:rsid w:val="005F0DB2"/>
    <w:rsid w:val="00601D24"/>
    <w:rsid w:val="00614EC4"/>
    <w:rsid w:val="00621876"/>
    <w:rsid w:val="00622641"/>
    <w:rsid w:val="00622E4F"/>
    <w:rsid w:val="00624C1B"/>
    <w:rsid w:val="00632778"/>
    <w:rsid w:val="00640BB5"/>
    <w:rsid w:val="00644DFD"/>
    <w:rsid w:val="00651AE7"/>
    <w:rsid w:val="00657BCA"/>
    <w:rsid w:val="006611E0"/>
    <w:rsid w:val="00663850"/>
    <w:rsid w:val="00663FE9"/>
    <w:rsid w:val="006658D6"/>
    <w:rsid w:val="00666E6C"/>
    <w:rsid w:val="00674441"/>
    <w:rsid w:val="00674CEF"/>
    <w:rsid w:val="0068393F"/>
    <w:rsid w:val="006A01A8"/>
    <w:rsid w:val="006B6770"/>
    <w:rsid w:val="006C1755"/>
    <w:rsid w:val="006C48A9"/>
    <w:rsid w:val="006D7383"/>
    <w:rsid w:val="006E65A1"/>
    <w:rsid w:val="006F15D5"/>
    <w:rsid w:val="006F22E2"/>
    <w:rsid w:val="006F4760"/>
    <w:rsid w:val="006F6BED"/>
    <w:rsid w:val="00711433"/>
    <w:rsid w:val="0071189A"/>
    <w:rsid w:val="00721F26"/>
    <w:rsid w:val="00730147"/>
    <w:rsid w:val="007676E6"/>
    <w:rsid w:val="00770DC0"/>
    <w:rsid w:val="00774428"/>
    <w:rsid w:val="0077520A"/>
    <w:rsid w:val="00783D65"/>
    <w:rsid w:val="00787F10"/>
    <w:rsid w:val="007910D0"/>
    <w:rsid w:val="00793B9B"/>
    <w:rsid w:val="00793BAE"/>
    <w:rsid w:val="007961F5"/>
    <w:rsid w:val="007A42C8"/>
    <w:rsid w:val="007B1EFF"/>
    <w:rsid w:val="007B475E"/>
    <w:rsid w:val="007B6FF9"/>
    <w:rsid w:val="007D6552"/>
    <w:rsid w:val="007D7B47"/>
    <w:rsid w:val="007E2E5E"/>
    <w:rsid w:val="007E31AF"/>
    <w:rsid w:val="007E43F4"/>
    <w:rsid w:val="007E6BE0"/>
    <w:rsid w:val="007F79D3"/>
    <w:rsid w:val="00802DC2"/>
    <w:rsid w:val="00806988"/>
    <w:rsid w:val="00832BB0"/>
    <w:rsid w:val="0084485A"/>
    <w:rsid w:val="008552D8"/>
    <w:rsid w:val="008672B7"/>
    <w:rsid w:val="00877E60"/>
    <w:rsid w:val="00893E1F"/>
    <w:rsid w:val="008B5D60"/>
    <w:rsid w:val="008C6230"/>
    <w:rsid w:val="008D17BB"/>
    <w:rsid w:val="008E0FE3"/>
    <w:rsid w:val="008E10AB"/>
    <w:rsid w:val="008E53D7"/>
    <w:rsid w:val="008E676A"/>
    <w:rsid w:val="009003AA"/>
    <w:rsid w:val="009300D1"/>
    <w:rsid w:val="009329E7"/>
    <w:rsid w:val="00933442"/>
    <w:rsid w:val="009361E7"/>
    <w:rsid w:val="00951FE9"/>
    <w:rsid w:val="0098097C"/>
    <w:rsid w:val="00985634"/>
    <w:rsid w:val="00990571"/>
    <w:rsid w:val="0099101E"/>
    <w:rsid w:val="009B22C5"/>
    <w:rsid w:val="009B557C"/>
    <w:rsid w:val="009C7E47"/>
    <w:rsid w:val="009D2473"/>
    <w:rsid w:val="009D3C0B"/>
    <w:rsid w:val="009E4DC8"/>
    <w:rsid w:val="009F335A"/>
    <w:rsid w:val="00A018FC"/>
    <w:rsid w:val="00A1172A"/>
    <w:rsid w:val="00A22EF4"/>
    <w:rsid w:val="00A53241"/>
    <w:rsid w:val="00A7444F"/>
    <w:rsid w:val="00A76EBB"/>
    <w:rsid w:val="00A873FA"/>
    <w:rsid w:val="00A9454B"/>
    <w:rsid w:val="00AA7E0A"/>
    <w:rsid w:val="00AB386F"/>
    <w:rsid w:val="00AB516A"/>
    <w:rsid w:val="00AB7CE1"/>
    <w:rsid w:val="00AC7A97"/>
    <w:rsid w:val="00AF21A8"/>
    <w:rsid w:val="00B017EB"/>
    <w:rsid w:val="00B13A35"/>
    <w:rsid w:val="00B17A89"/>
    <w:rsid w:val="00B251FE"/>
    <w:rsid w:val="00B27198"/>
    <w:rsid w:val="00B4186D"/>
    <w:rsid w:val="00B53AF1"/>
    <w:rsid w:val="00B56BC8"/>
    <w:rsid w:val="00B71A96"/>
    <w:rsid w:val="00B747F6"/>
    <w:rsid w:val="00B76589"/>
    <w:rsid w:val="00B827F7"/>
    <w:rsid w:val="00B92339"/>
    <w:rsid w:val="00BA4850"/>
    <w:rsid w:val="00BB13B8"/>
    <w:rsid w:val="00BB254B"/>
    <w:rsid w:val="00BB5ECD"/>
    <w:rsid w:val="00BB68C6"/>
    <w:rsid w:val="00BB7EE2"/>
    <w:rsid w:val="00BC1EEE"/>
    <w:rsid w:val="00BC451B"/>
    <w:rsid w:val="00BC4DCB"/>
    <w:rsid w:val="00BC577E"/>
    <w:rsid w:val="00BC61E3"/>
    <w:rsid w:val="00BD6A1A"/>
    <w:rsid w:val="00BE0921"/>
    <w:rsid w:val="00BE5245"/>
    <w:rsid w:val="00BE7375"/>
    <w:rsid w:val="00BE7CB5"/>
    <w:rsid w:val="00BF07D8"/>
    <w:rsid w:val="00BF5069"/>
    <w:rsid w:val="00BF7763"/>
    <w:rsid w:val="00C01742"/>
    <w:rsid w:val="00C25D08"/>
    <w:rsid w:val="00C260A3"/>
    <w:rsid w:val="00C26880"/>
    <w:rsid w:val="00C360F3"/>
    <w:rsid w:val="00C52F42"/>
    <w:rsid w:val="00C537AC"/>
    <w:rsid w:val="00C54D86"/>
    <w:rsid w:val="00C55421"/>
    <w:rsid w:val="00C6177B"/>
    <w:rsid w:val="00C72525"/>
    <w:rsid w:val="00C83C83"/>
    <w:rsid w:val="00C84E15"/>
    <w:rsid w:val="00C862FE"/>
    <w:rsid w:val="00C97B0E"/>
    <w:rsid w:val="00CA6282"/>
    <w:rsid w:val="00CB45B2"/>
    <w:rsid w:val="00CB607C"/>
    <w:rsid w:val="00CC6DA1"/>
    <w:rsid w:val="00CC7576"/>
    <w:rsid w:val="00CD391F"/>
    <w:rsid w:val="00CD67AB"/>
    <w:rsid w:val="00CE059C"/>
    <w:rsid w:val="00CE77F7"/>
    <w:rsid w:val="00CF241F"/>
    <w:rsid w:val="00CF39EB"/>
    <w:rsid w:val="00D005FF"/>
    <w:rsid w:val="00D018C9"/>
    <w:rsid w:val="00D07441"/>
    <w:rsid w:val="00D10855"/>
    <w:rsid w:val="00D20986"/>
    <w:rsid w:val="00D227DA"/>
    <w:rsid w:val="00D25817"/>
    <w:rsid w:val="00D329D4"/>
    <w:rsid w:val="00D40209"/>
    <w:rsid w:val="00D42AC1"/>
    <w:rsid w:val="00D4477C"/>
    <w:rsid w:val="00D476F5"/>
    <w:rsid w:val="00D51C43"/>
    <w:rsid w:val="00D54D33"/>
    <w:rsid w:val="00D67074"/>
    <w:rsid w:val="00D7703D"/>
    <w:rsid w:val="00D83677"/>
    <w:rsid w:val="00D94D45"/>
    <w:rsid w:val="00D96B9F"/>
    <w:rsid w:val="00D972CD"/>
    <w:rsid w:val="00DA3A98"/>
    <w:rsid w:val="00DB41A4"/>
    <w:rsid w:val="00DB421B"/>
    <w:rsid w:val="00DB477B"/>
    <w:rsid w:val="00DB5316"/>
    <w:rsid w:val="00DC1442"/>
    <w:rsid w:val="00DC2695"/>
    <w:rsid w:val="00DC2A58"/>
    <w:rsid w:val="00E02E10"/>
    <w:rsid w:val="00E101B9"/>
    <w:rsid w:val="00E22A2E"/>
    <w:rsid w:val="00E2774C"/>
    <w:rsid w:val="00E311FB"/>
    <w:rsid w:val="00E31235"/>
    <w:rsid w:val="00E40CB9"/>
    <w:rsid w:val="00E417BA"/>
    <w:rsid w:val="00E519E5"/>
    <w:rsid w:val="00E65FFB"/>
    <w:rsid w:val="00E67818"/>
    <w:rsid w:val="00E748DE"/>
    <w:rsid w:val="00E84E47"/>
    <w:rsid w:val="00E93CE1"/>
    <w:rsid w:val="00EA0B3B"/>
    <w:rsid w:val="00EA7225"/>
    <w:rsid w:val="00EA7770"/>
    <w:rsid w:val="00EB4227"/>
    <w:rsid w:val="00EB7C63"/>
    <w:rsid w:val="00EC2861"/>
    <w:rsid w:val="00ED6590"/>
    <w:rsid w:val="00ED6A65"/>
    <w:rsid w:val="00ED781D"/>
    <w:rsid w:val="00EF06C7"/>
    <w:rsid w:val="00EF143C"/>
    <w:rsid w:val="00EF4568"/>
    <w:rsid w:val="00F10FD8"/>
    <w:rsid w:val="00F1325E"/>
    <w:rsid w:val="00F13944"/>
    <w:rsid w:val="00F32408"/>
    <w:rsid w:val="00F3611F"/>
    <w:rsid w:val="00F47E3D"/>
    <w:rsid w:val="00F615B0"/>
    <w:rsid w:val="00F71DF6"/>
    <w:rsid w:val="00F758EA"/>
    <w:rsid w:val="00F773F5"/>
    <w:rsid w:val="00F8020F"/>
    <w:rsid w:val="00F949F7"/>
    <w:rsid w:val="00FA059B"/>
    <w:rsid w:val="00FA4DD2"/>
    <w:rsid w:val="00FC7CB2"/>
    <w:rsid w:val="00FD0337"/>
    <w:rsid w:val="00FD2F4C"/>
    <w:rsid w:val="00FE5EBA"/>
    <w:rsid w:val="00FF05D8"/>
    <w:rsid w:val="00FF296C"/>
    <w:rsid w:val="00FF33C4"/>
    <w:rsid w:val="00FF6E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DB477B"/>
    <w:rPr>
      <w:rFonts w:cs="Tahoma" w:hAnsi="Tahoma" w:asci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D94D45"/>
    <w:rPr>
      <w:color w:val="808080"/>
      <w:bdr w:space="0" w:sz="0" w:color="auto" w:val="none"/>
      <w:shd w:fill="auto" w:color="auto" w:val="clear"/>
    </w:rPr>
  </w:style>
  <w:style w:customStyle="true" w:styleId="eSPISCCParagraphDefaultFont" w:type="character">
    <w:name w:val="eSPIS_CC_Paragraph Default Font"/>
    <w:basedOn w:val="Zadanifontodlomka"/>
    <w:rsid w:val="00D94D4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94D45"/>
    <w:rPr>
      <w:bdr w:space="0" w:sz="0" w:color="auto" w:val="none"/>
      <w:shd w:fill="FFFFCC" w:color="auto" w:val="clear"/>
      <w:lang w:val="hr-HR"/>
    </w:rPr>
  </w:style>
  <w:style w:customStyle="true" w:styleId="PozadinaSvijetloCrvena" w:type="character">
    <w:name w:val="Pozadina_SvijetloCrvena"/>
    <w:basedOn w:val="eSPISCCParagraphDefaultFont"/>
    <w:rsid w:val="00D94D4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94D4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DB477B"/>
    <w:rPr>
      <w:rFonts w:ascii="Tahoma" w:cs="Tahoma" w:hAnsi="Tahoma"/>
      <w:sz w:val="16"/>
      <w:szCs w:val="16"/>
    </w:rPr>
  </w:style>
  <w:style w:styleId="Odlomakpopisa" w:type="paragraph">
    <w:name w:val="List Paragraph"/>
    <w:basedOn w:val="Normal"/>
    <w:uiPriority w:val="34"/>
    <w:qFormat/>
    <w:rsid w:val="00A873FA"/>
    <w:pPr>
      <w:ind w:left="720"/>
      <w:contextualSpacing/>
    </w:pPr>
  </w:style>
  <w:style w:styleId="Tekstrezerviranogmjesta" w:type="character">
    <w:name w:val="Placeholder Text"/>
    <w:basedOn w:val="Zadanifontodlomka"/>
    <w:uiPriority w:val="99"/>
    <w:semiHidden/>
    <w:rsid w:val="00D94D45"/>
    <w:rPr>
      <w:color w:val="808080"/>
      <w:bdr w:color="auto" w:space="0" w:sz="0" w:val="none"/>
      <w:shd w:color="auto" w:fill="auto" w:val="clear"/>
    </w:rPr>
  </w:style>
  <w:style w:customStyle="1" w:styleId="eSPISCCParagraphDefaultFont" w:type="character">
    <w:name w:val="eSPIS_CC_Paragraph Default Font"/>
    <w:basedOn w:val="Zadanifontodlomka"/>
    <w:rsid w:val="00D94D4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94D45"/>
    <w:rPr>
      <w:bdr w:color="auto" w:space="0" w:sz="0" w:val="none"/>
      <w:shd w:color="auto" w:fill="FFFFCC" w:val="clear"/>
      <w:lang w:val="hr-HR"/>
    </w:rPr>
  </w:style>
  <w:style w:customStyle="1" w:styleId="PozadinaSvijetloCrvena" w:type="character">
    <w:name w:val="Pozadina_SvijetloCrvena"/>
    <w:basedOn w:val="eSPISCCParagraphDefaultFont"/>
    <w:rsid w:val="00D94D4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94D4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rujna 2015.</izvorni_sadrzaj>
    <derivirana_varijabla naziv="DomainObject.DatumDonosenjaOdluke_1">7.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790</izvorni_sadrzaj>
    <derivirana_varijabla naziv="DomainObject.Predmet.Broj_1">790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travnja 2013.</izvorni_sadrzaj>
    <derivirana_varijabla naziv="DomainObject.Predmet.DatumOsnivanja_1">16. travnja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POMOĆNI OMOT U REFERADI</izvorni_sadrzaj>
    <derivirana_varijabla naziv="DomainObject.Predmet.Opis_1">prijedlog za otvaranje  stečajnog postupka
POMOĆNI OMOT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St-790/2013</izvorni_sadrzaj>
    <derivirana_varijabla naziv="DomainObject.Predmet.OznakaBroj_1">St-790/2013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veza:
67. ST-165/13 -rješenje 9.4.13.
72.ST-797/2013, ST-1866/13</izvorni_sadrzaj>
    <derivirana_varijabla naziv="DomainObject.Predmet.PrimjedbaSuca_1">veza:
67. ST-165/13 -rješenje 9.4.13.
72.ST-797/2013, ST-1866/13</derivirana_varijabla>
  </DomainObject.Predmet.PrimjedbaSuca>
  <DomainObject.Predmet.PrimjedbaUpisnicara>
    <izvorni_sadrzaj/>
    <derivirana_varijabla naziv="DomainObject.Predmet.PrimjedbaUpisnicara_1"/>
  </DomainObject.Predmet.PrimjedbaUpisnicara>
  <DomainObject.Predmet.ProtustrankaFormated>
    <izvorni_sadrzaj>  EUROYACHTING d.o.o.</izvorni_sadrzaj>
    <derivirana_varijabla naziv="DomainObject.Predmet.ProtustrankaFormated_1">  EUROYACHTING d.o.o.</derivirana_varijabla>
  </DomainObject.Predmet.ProtustrankaFormated>
  <DomainObject.Predmet.ProtustrankaFormatedOIB>
    <izvorni_sadrzaj>  EUROYACHTING d.o.o., OIB 56804906735</izvorni_sadrzaj>
    <derivirana_varijabla naziv="DomainObject.Predmet.ProtustrankaFormatedOIB_1">  EUROYACHTING d.o.o., OIB 56804906735</derivirana_varijabla>
  </DomainObject.Predmet.ProtustrankaFormatedOIB>
  <DomainObject.Predmet.ProtustrankaFormatedWithAdress>
    <izvorni_sadrzaj> EUROYACHTING d.o.o., Ogrizovićeva 41, 10000 Zagreb</izvorni_sadrzaj>
    <derivirana_varijabla naziv="DomainObject.Predmet.ProtustrankaFormatedWithAdress_1"> EUROYACHTING d.o.o., Ogrizovićeva 41, 10000 Zagreb</derivirana_varijabla>
  </DomainObject.Predmet.ProtustrankaFormatedWithAdress>
  <DomainObject.Predmet.ProtustrankaFormatedWithAdressOIB>
    <izvorni_sadrzaj> EUROYACHTING d.o.o., OIB 56804906735, Ogrizovićeva 41, 10000 Zagreb</izvorni_sadrzaj>
    <derivirana_varijabla naziv="DomainObject.Predmet.ProtustrankaFormatedWithAdressOIB_1"> EUROYACHTING d.o.o., OIB 56804906735, Ogrizovićeva 41, 10000 Zagreb</derivirana_varijabla>
  </DomainObject.Predmet.ProtustrankaFormatedWithAdressOIB>
  <DomainObject.Predmet.ProtustrankaWithAdress>
    <izvorni_sadrzaj>EUROYACHTING d.o.o. Ogrizovićeva 41, 10000 Zagreb</izvorni_sadrzaj>
    <derivirana_varijabla naziv="DomainObject.Predmet.ProtustrankaWithAdress_1">EUROYACHTING d.o.o. Ogrizovićeva 41, 10000 Zagreb</derivirana_varijabla>
  </DomainObject.Predmet.ProtustrankaWithAdress>
  <DomainObject.Predmet.ProtustrankaWithAdressOIB>
    <izvorni_sadrzaj>EUROYACHTING d.o.o., OIB 56804906735, Ogrizovićeva 41, 10000 Zagreb</izvorni_sadrzaj>
    <derivirana_varijabla naziv="DomainObject.Predmet.ProtustrankaWithAdressOIB_1">EUROYACHTING d.o.o., OIB 56804906735, Ogrizovićeva 41, 10000 Zagreb</derivirana_varijabla>
  </DomainObject.Predmet.ProtustrankaWithAdressOIB>
  <DomainObject.Predmet.ProtustrankaNazivFormated>
    <izvorni_sadrzaj>EUROYACHTING d.o.o.</izvorni_sadrzaj>
    <derivirana_varijabla naziv="DomainObject.Predmet.ProtustrankaNazivFormated_1">EUROYACHTING d.o.o.</derivirana_varijabla>
  </DomainObject.Predmet.ProtustrankaNazivFormated>
  <DomainObject.Predmet.ProtustrankaNazivFormatedOIB>
    <izvorni_sadrzaj>EUROYACHTING d.o.o., OIB 56804906735</izvorni_sadrzaj>
    <derivirana_varijabla naziv="DomainObject.Predmet.ProtustrankaNazivFormatedOIB_1">EUROYACHTING d.o.o., OIB 56804906735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CVETKOVIĆ;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HUNKIĆ;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_1">  EUROYACHTING d.o.o.; HRVATSKE VODE; VODOOPSKRBA I ODVODNJA; Siniša Momčilović; ODRŽAVANJE I IZGRADNJA POGONA; GORAN CREPULJA; Zoran Marin; Josip Kaleb; Maroje Baničević; RAJKO MAGDALENC; HRVOJE PULJIĆ; PETRA PLAZONIĆ; NATALIJA PSTROCKI; Hrvoje Jambrović; Silvio Dolenac; IVONA ŠAKER; Krešimir Vlašić; IRENA WEIGAND; MLADEN HANŽEK; STJEPAN STOJAKOVIĆ; DRAGAN JOSIPOVIĆ; Ivana Matić; Martin König; Martina Špoljarić Kaluđer; SREĆKO RAZUMOVIĆ; MLAENA KALUĐER; ANKICA JUKIĆ; TOMISLAV PETRINEC; Luana Vozila Bajić; BORIS BERTINA; IVAN NOVOSEL; HRVOJE KALUĐER; Antun Ćurković; JURICA KRIŽANIĆ; Nazar Sturko; MIRJANA STANIĆ; STEN-EX d.o.o.; Mladen Bajić; Ivan Juriša; NADA BARINIĆ; MARTIN BOŽIĆ; VJEKOSLAV VRANIČIĆ; KRUNOSLAV SABLJAK; VESNA HABUS CVETKOVIĆ; KRISTINA JAMBRUŠIĆ PETEK; HRVOJE LESKOVAR; DARIA ŽUNIĆ; JOSIP VUKOVIĆ-SISAK; BORIS SUBOTA; Jelena Vrbanec;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Domagoj Jendriš; LJERKA BAJS; DRAŽEN JERKOVIĆ; MILENKO ŠEKERIJA; DANIJEL HUNKIĆ; DRAGO I RUŽICA IKIĆ; HRVOJE KAVELJEVIĆ; ŽEJKO MIJIĆ; ANAMARIJA ŠUMERA-MARIJA KRISTINA ŠUMERA; ADRIANNA JANDRANKA MRZLJAK; BOŽENA DONĐIVIĆ; MARIO MARTIĆ; MLADEN MENDEŠ; Tajana Zrinščak;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TOMEX d.o.o.; TOMISLAV HORVAT; KARLO KRPAN; JADRANKA MUSTAČ; Katarina Pstrocki; Ivan Donđivić;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
  <DomainObject.Predmet.StrankaFormatedOIB>
    <izvorni_sadrzaj>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CVETKOVIĆ;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HUNKIĆ;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OIB_1">  EUROYACHTING d.o.o., OIB 56804906735; HRVATSKE VODE; VODOOPSKRBA I ODVODNJA; Siniša Momčilović, OIB 07277975971; ODRŽAVANJE I IZGRADNJA POGONA; GORAN CREPULJA; Zoran Marin, OIB 98879466267; Josip Kaleb, OIB 36664247611; Maroje Baničević, OIB 47699335467; RAJKO MAGDALENC; HRVOJE PULJIĆ; PETRA PLAZONIĆ; NATALIJA PSTROCKI; Hrvoje Jambrović, OIB 15958176332; Silvio Dolenac, OIB 35234198778; IVONA ŠAKER; Krešimir Vlašić, OIB 47197830380; IRENA WEIGAND; MLADEN HANŽEK; STJEPAN STOJAKOVIĆ; DRAGAN JOSIPOVIĆ; Ivana Matić, OIB 59931978050; Martin König, OIB 97298467665; Martina Špoljarić Kaluđer, OIB 30456186741; SREĆKO RAZUMOVIĆ; MLAENA KALUĐER; ANKICA JUKIĆ; TOMISLAV PETRINEC; Luana Vozila Bajić, OIB 38168737814; BORIS BERTINA; IVAN NOVOSEL; HRVOJE KALUĐER; Antun Ćurković, OIB 93050909375; JURICA KRIŽANIĆ; Nazar Sturko, OIB 39566107604; MIRJANA STANIĆ; STEN-EX d.o.o.; Mladen Bajić, OIB 32807048584; Ivan Juriša, OIB 78121123446; NADA BARINIĆ; MARTIN BOŽIĆ; VJEKOSLAV VRANIČIĆ; KRUNOSLAV SABLJAK; VESNA HABUS CVETKOVIĆ; KRISTINA JAMBRUŠIĆ PETEK; HRVOJE LESKOVAR; DARIA ŽUNIĆ; JOSIP VUKOVIĆ-SISAK; BORIS SUBOTA; Jelena Vrbanec, OIB 54281391113;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Domagoj Jendriš, OIB 43053726637; LJERKA BAJS; DRAŽEN JERKOVIĆ; MILENKO ŠEKERIJA; DANIJEL HUNKIĆ; DRAGO I RUŽICA IKIĆ; HRVOJE KAVELJEVIĆ; ŽEJKO MIJIĆ; ANAMARIJA ŠUMERA-MARIJA KRISTINA ŠUMERA; ADRIANNA JANDRANKA MRZLJAK; BOŽENA DONĐIVIĆ; MARIO MARTIĆ; MLADEN MENDEŠ; Tajana Zrinščak, OIB 96426599108;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TOMEX d.o.o.; TOMISLAV HORVAT; KARLO KRPAN; JADRANKA MUSTAČ; Katarina Pstrocki, OIB 05573616353; Ivan Donđivić, OIB 12547368752;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OIB>
  <DomainObject.Predmet.StrankaFormatedWithAdress>
    <izvorni_sadrzaj>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_1"> EUROYACHTING d.o.o., Ogrizovićeva 41, 10000 Zagreb; HRVATSKE VODE; VODOOPSKRBA I ODVODNJA; Siniša Momčilović, Savska Opatovina 28, 10000 Zagreb; ODRŽAVANJE I IZGRADNJA POGONA; GORAN CREPULJA; Zoran Marin, Petra Svačića 99, 22320 Drniš; Josip Kaleb, LANIŠTE 22/IV, 10000 Metković; Maroje Baničević, Lujaci 5, 20235 Orašac; RAJKO MAGDALENC; HRVOJE PULJIĆ; PETRA PLAZONIĆ; NATALIJA PSTROCKI; Hrvoje Jambrović, Savska Opatovina 28, 10000 Zagreb; Silvio Dolenac, Zapoljska 20, 10000 Zagreb; IVONA ŠAKER; Krešimir Vlašić, Savska 8, 10434 Strmec; IRENA WEIGAND; MLADEN HANŽEK; STJEPAN STOJAKOVIĆ; DRAGAN JOSIPOVIĆ; Ivana Matić, Plješevička 73, 31000 Osijek; Martin König, Ferenščica I. 59, 10000 Zagreb; Martina Špoljarić Kaluđer, Kralja Tomislava 11, 31551 Belišće; SREĆKO RAZUMOVIĆ; MLAENA KALUĐER; ANKICA JUKIĆ; TOMISLAV PETRINEC; Luana Vozila Bajić, Antuna Šoljana 7, 10000 Zagreb; BORIS BERTINA; IVAN NOVOSEL; HRVOJE KALUĐER; Antun Ćurković, D. Gervaisa 42, 10000 Zagreb; JURICA KRIŽANIĆ; Nazar Sturko, Ulica Ferde Livadića 6, 10290 Zaprešić; MIRJANA STANIĆ; STEN-EX d.o.o.; Mladen Bajić, Antuna Šoljana 7, 10000 Zagreb; Ivan Juriša, Plješevička 73, 31000 Osijek; NADA BARINIĆ; MARTIN BOŽIĆ; VJEKOSLAV VRANIČIĆ; KRUNOSLAV SABLJAK; VESNA HABUS CVETKOVIĆ; KRISTINA JAMBRUŠIĆ PETEK; HRVOJE LESKOVAR; DARIA ŽUNIĆ; JOSIP VUKOVIĆ-SISAK; BORIS SUBOTA; Jelena Vrbanec,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 10370 Velika Ostrna; Domagoj Jendriš,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 10000 Zagreb; TOMEX d.o.o.; TOMISLAV HORVAT; KARLO KRPAN; JADRANKA MUSTAČ; Katarina Pstrocki, Savska Opatovina 32, 10000 Zagreb; Ivan Donđivić,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
  <DomainObject.Predmet.StrankaFormatedWithAdressOIB>
    <izvorni_sadrzaj>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izvorni_sadrzaj>
    <derivirana_varijabla naziv="DomainObject.Predmet.StrankaFormatedWithAdressOIB_1"> EUROYACHTING d.o.o., OIB 56804906735, Ogrizovićeva 41, 10000 Zagreb; HRVATSKE VODE; VODOOPSKRBA I ODVODNJA; Siniša Momčilović, OIB 07277975971, Savska Opatovina 28, 10000 Zagreb; ODRŽAVANJE I IZGRADNJA POGONA; GORAN CREPULJA; Zoran Marin, OIB 98879466267, Petra Svačića 99, 22320 Drniš; Josip Kaleb, OIB 36664247611, LANIŠTE 22/IV, 10000 Metković; Maroje Baničević, OIB 47699335467, Lujaci 5, 20235 Orašac; RAJKO MAGDALENC; HRVOJE PULJIĆ; PETRA PLAZONIĆ; NATALIJA PSTROCKI; Hrvoje Jambrović, OIB 15958176332, Savska Opatovina 28, 10000 Zagreb; Silvio Dolenac, OIB 35234198778, Zapoljska 20, 10000 Zagreb; IVONA ŠAKER; Krešimir Vlašić, OIB 47197830380, Savska 8, 10434 Strmec; IRENA WEIGAND; MLADEN HANŽEK; STJEPAN STOJAKOVIĆ; DRAGAN JOSIPOVIĆ; Ivana Matić, OIB 59931978050, Plješevička 73, 31000 Osijek; Martin König, OIB 97298467665, Ferenščica I. 59, 10000 Zagreb; Martina Špoljarić Kaluđer, OIB 30456186741, Kralja Tomislava 11, 31551 Belišće; SREĆKO RAZUMOVIĆ; MLAENA KALUĐER; ANKICA JUKIĆ; TOMISLAV PETRINEC; Luana Vozila Bajić, OIB 38168737814, Antuna Šoljana 7, 10000 Zagreb; BORIS BERTINA; IVAN NOVOSEL; HRVOJE KALUĐER; Antun Ćurković, OIB 93050909375, D. Gervaisa 42, 10000 Zagreb; JURICA KRIŽANIĆ; Nazar Sturko, OIB 39566107604, Ulica Ferde Livadića 6, 10290 Zaprešić; MIRJANA STANIĆ; STEN-EX d.o.o.; Mladen Bajić, OIB 32807048584, Antuna Šoljana 7, 10000 Zagreb; Ivan Juriša, OIB 78121123446, Plješevička 73, 31000 Osijek; NADA BARINIĆ; MARTIN BOŽIĆ; VJEKOSLAV VRANIČIĆ; KRUNOSLAV SABLJAK; VESNA HABUS CVETKOVIĆ; KRISTINA JAMBRUŠIĆ PETEK; HRVOJE LESKOVAR; DARIA ŽUNIĆ; JOSIP VUKOVIĆ-SISAK; BORIS SUBOTA; Jelena Vrbanec, OIB 54281391113, Kaninska 6, 10000 Zagreb; 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OIB 95992641464, Omladinska 12, 10370 Velika Ostrna; Domagoj Jendriš, OIB 43053726637, Kredarička 1c, 10000 Zagreb; LJERKA BAJS; DRAŽEN JERKOVIĆ; MILENKO ŠEKERIJA; DANIJEL HUNKIĆ; DRAGO I RUŽICA IKIĆ; HRVOJE KAVELJEVIĆ; ŽEJKO MIJIĆ; ANAMARIJA ŠUMERA-MARIJA KRISTINA ŠUMERA; ADRIANNA JANDRANKA MRZLJAK; BOŽENA DONĐIVIĆ; MARIO MARTIĆ; MLADEN MENDEŠ; Tajana Zrinščak, OIB 96426599108, Graberje 92/1, 10000 Zagreb; 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OIB 64549346058, Lanište 10b, 10000 Zagreb; TOMEX d.o.o.; TOMISLAV HORVAT; KARLO KRPAN; JADRANKA MUSTAČ; Katarina Pstrocki, OIB 05573616353, Savska Opatovina 32, 10000 Zagreb; Ivan Donđivić, OIB 12547368752, Supetarska 8, 10000 Zagreb; Josip Balić; Janko Novosel; IVAN BORKOVIĆ; IVAN GRZELA; MIRJANA BRALA; MARKO VINCEK; LORSEN STROJEVI d.o.o.; MISLAV KRALJEVIĆ; MARIJA KRISTINA ŠUMERA; ROBERT ŽUNIĆ; GORAN KOVAČIĆ; MILICA GALIĆ; JOSIP VUKOVIĆ-ZAGREB; MAL KONZALTING d.o.o.</derivirana_varijabla>
  </DomainObject.Predmet.StrankaFormatedWithAdressOIB>
  <DomainObject.Predmet.StrankaWithAdress>
    <izvorni_sadrzaj>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HUNKIĆ ,DRAGO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izvorni_sadrzaj>
    <derivirana_varijabla naziv="DomainObject.Predmet.StrankaWithAdress_1">EUROYACHTING d.o.o. Ogrizovićeva 41,10000 Zagreb,HRVATSKE VODE ,VODOOPSKRBA I ODVODNJA ,Siniša Momčilović Savska Opatovina 28,10000 Zagreb,ODRŽAVANJE I IZGRADNJA POGONA ,GORAN CREPULJA ,Zoran Marin Petra Svačića 99,22320 Drniš,Josip Kaleb LANIŠTE 22/IV,10000 Metković,Maroje Baničević Lujaci 5,20235 Orašac,RAJKO MAGDALENC ,HRVOJE PULJIĆ ,PETRA PLAZONIĆ ,NATALIJA PSTROCKI ,Hrvoje Jambrović Savska Opatovina 28,10000 Zagreb,Silvio Dolenac Zapoljska 20,10000 Zagreb,IVONA ŠAKER ,Krešimir Vlašić Savska 8,10434 Strmec,IRENA WEIGAND ,MLADEN HANŽEK ,STJEPAN STOJAKOVIĆ ,DRAGAN JOSIPOVIĆ ,Ivana Matić Plješevička 73,31000 Osijek,Martin König Ferenščica I. 59,10000 Zagreb,Martina Špoljarić Kaluđer Kralja Tomislava 11,31551 Belišće,SREĆKO RAZUMOVIĆ ,MLAENA KALUĐER ,ANKICA JUKIĆ ,TOMISLAV PETRINEC ,Luana Vozila Bajić Antuna Šoljana 7,10000 Zagreb,BORIS BERTINA ,IVAN NOVOSEL ,HRVOJE KALUĐER ,Antun Ćurković D. Gervaisa 42,10000 Zagreb,JURICA KRIŽANIĆ ,Nazar Sturko Ulica Ferde Livadića 6,10290 Zaprešić,MIRJANA STANIĆ ,STEN-EX d.o.o. ,Mladen Bajić Antuna Šoljana 7,10000 Zagreb,Ivan Juriša Plješevička 73,31000 Osijek,NADA BARINIĆ ,MARTIN BOŽIĆ ,VJEKOSLAV VRANIČIĆ ,KRUNOSLAV SABLJAK ,VESNA HABUS CVETKOVIĆ ,KRISTINA JAMBRUŠIĆ PETEK ,HRVOJE LESKOVAR ,DARIA ŽUNIĆ ,JOSIP VUKOVIĆ-SISAK ,BORIS SUBOTA ,Jelena Vrbanec Kaninska 6,10000 Zagreb,VEDRAN ČULJAK ,MARIO JURKOVIĆ ,HRVOJE KORDIĆ ,MARJANA ŽUPAN ,ANA BENIĆ ,ZORAN KUZMINOVIĆ ,ANTE JOVIĆ ,MARTINA KNJEŽEVIĆ ,RENATA KNJEŽEVIĆ ,DENIS ŠIMUNIĆ ,ANA MARIJA VOLARIĆ ,ANA KLARICA ČIRJAK ,ROMAN VUKOJA ,DAMIR JUGOVIĆ ,MARIO ŽULJ ,MAJA ŽULJ ,ivan crnković ,BRANIMIR GRABIĆ ,VEDRANA VUKOVIĆ ,EDIS ŠABANI ,ZVONIMIR BURILOVIĆ ,SANJA UŽAR ,MARIJA ŠIPRAK ,NENAD PEJNOVIĆ ,IVAN ORŠOLIĆ ,ŽELJKO KRANJČEC ,ELVIRA BALJAK ,KRUNOSLAV ŠIMANOVIĆ ,SAŠA PSTROCKI ,VEDRANKO BULIĆ ,IRENA KOŽIĆ ,Igor Krpanić Omladinska 12,10370 Velika Ostrna,Domagoj Jendriš Kredarička 1c,10000 Zagreb,LJERKA BAJS ,DRAŽEN JERKOVIĆ ,MILENKO ŠEKERIJA ,DANIJEL HUNKIĆ ,DRAGO I RUŽICA IKIĆ ,HRVOJE KAVELJEVIĆ ,ŽEJKO MIJIĆ ,ANAMARIJA ŠUMERA-MARIJA KRISTINA ŠUMERA ,ADRIANNA JANDRANKA MRZLJAK ,BOŽENA DONĐIVIĆ ,MARIO MARTIĆ ,MLADEN MENDEŠ ,Tajana Zrinščak Graberje 92/1,10000 Zagreb,GORAN VIDOŠEVIĆ ,DAMIR JERKOVIĆ ,LIDIJA JOZINOVIĆ ,DALIBOR FUNTAK ,GORAN LOVRINIĆ ,MILAN ANĐEL ,SANJA KARDUM ,ILEANA BEBEK ,MARKO IŠTOK ,ANA RUŽIĆ ,SALEM ĐAUDAT ,ANKICA BRAĆANOV ,BRUNO KUREVIJA ,STJEPAN CEROVEČKI ,TOMISLAV KVOČIĆ ,EMIR CEPIĆ ,ASMIR CEPIĆ ,MAJA RADOČAJ ,MARKO VUJNOVIĆ ,DAMIR LASIĆ ,VANJA BAKARČIĆ ,AUTO DIJELOVI ALTERNATIVA ,BLITZ vl. Tamara Baničević ,BORIS BOBOK ,DARIO LOKAS ,KRSITINA PRŠA ,Josip Gačar Lanište 10b,10000 Zagreb,TOMEX d.o.o. ,TOMISLAV HORVAT ,KARLO KRPAN ,JADRANKA MUSTAČ ,Katarina Pstrocki Savska Opatovina 32,10000 Zagreb,Ivan Donđivić Supetarska 8,10000 Zagreb,Josip Balić ,Janko Novosel ,IVAN BORKOVIĆ ,IVAN GRZELA ,MIRJANA BRALA ,MARKO VINCEK ,LORSEN STROJEVI d.o.o. ,MISLAV KRALJEVIĆ ,MARIJA KRISTINA ŠUMERA ,ROBERT ŽUNIĆ ,GORAN KOVAČIĆ ,MILICA GALIĆ ,JOSIP VUKOVIĆ-ZAGREB ,MAL KONZALTING d.o.o. </derivirana_varijabla>
  </DomainObject.Predmet.StrankaWithAdress>
  <DomainObject.Predmet.StrankaWithAdressOIB>
    <izvorni_sadrzaj>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HUNKIĆ,DRAGO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WithAdressOIB_1">EUROYACHTING d.o.o., OIB 56804906735, Ogrizovićeva 41,10000 Zagreb,HRVATSKE VODE,VODOOPSKRBA I ODVODNJA,Siniša Momčilović, OIB 07277975971, Savska Opatovina 28,10000 Zagreb,ODRŽAVANJE I IZGRADNJA POGONA,GORAN CREPULJA,Zoran Marin, OIB 98879466267, Petra Svačića 99,22320 Drniš,Josip Kaleb, OIB 36664247611, LANIŠTE 22/IV,10000 Metković,Maroje Baničević, OIB 47699335467, Lujaci 5,20235 Orašac,RAJKO MAGDALENC,HRVOJE PULJIĆ,PETRA PLAZONIĆ,NATALIJA PSTROCKI,Hrvoje Jambrović, OIB 15958176332, Savska Opatovina 28,10000 Zagreb,Silvio Dolenac, OIB 35234198778, Zapoljska 20,10000 Zagreb,IVONA ŠAKER,Krešimir Vlašić, OIB 47197830380, Savska 8,10434 Strmec,IRENA WEIGAND,MLADEN HANŽEK,STJEPAN STOJAKOVIĆ,DRAGAN JOSIPOVIĆ,Ivana Matić, OIB 59931978050, Plješevička 73,31000 Osijek,Martin König, OIB 97298467665, Ferenščica I. 59,10000 Zagreb,Martina Špoljarić Kaluđer, OIB 30456186741, Kralja Tomislava 11,31551 Belišće,SREĆKO RAZUMOVIĆ,MLAENA KALUĐER,ANKICA JUKIĆ,TOMISLAV PETRINEC,Luana Vozila Bajić, OIB 38168737814, Antuna Šoljana 7,10000 Zagreb,BORIS BERTINA,IVAN NOVOSEL,HRVOJE KALUĐER,Antun Ćurković, OIB 93050909375, D. Gervaisa 42,10000 Zagreb,JURICA KRIŽANIĆ,Nazar Sturko, OIB 39566107604, Ulica Ferde Livadića 6,10290 Zaprešić,MIRJANA STANIĆ,STEN-EX d.o.o.,Mladen Bajić, OIB 32807048584, Antuna Šoljana 7,10000 Zagreb,Ivan Juriša, OIB 78121123446, Plješevička 73,31000 Osijek,NADA BARINIĆ,MARTIN BOŽIĆ,VJEKOSLAV VRANIČIĆ,KRUNOSLAV SABLJAK,VESNA HABUS CVETKOVIĆ,KRISTINA JAMBRUŠIĆ PETEK,HRVOJE LESKOVAR,DARIA ŽUNIĆ,JOSIP VUKOVIĆ-SISAK,BORIS SUBOTA,Jelena Vrbanec, OIB 54281391113, Kaninska 6,10000 Zagreb,VEDRAN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 Omladinska 12,10370 Velika Ostrna,Domagoj Jendriš, OIB 43053726637, Kredarička 1c,10000 Zagreb,LJERKA BAJS,DRAŽEN JERKOVIĆ,MILENKO ŠEKERIJA,DANIJEL HUNKIĆ,DRAGO I RUŽICA IKIĆ,HRVOJE KAVELJEVIĆ,ŽEJKO MIJIĆ,ANAMARIJA ŠUMERA-MARIJA KRISTINA ŠUMERA,ADRIANNA JANDRANKA MRZLJAK,BOŽENA DONĐIVIĆ,MARIO MARTIĆ,MLADEN MENDEŠ,Tajana Zrinščak, OIB 96426599108, Graberje 92/1,10000 Zagreb,GORAN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 Lanište 10b,10000 Zagreb,TOMEX d.o.o.,TOMISLAV HORVAT,KARLO KRPAN,JADRANKA MUSTAČ,Katarina Pstrocki, OIB 05573616353, Savska Opatovina 32,10000 Zagreb,Ivan Donđivić, OIB 12547368752, Supetarska 8,10000 Zagreb,Josip Balić,Janko Novosel,IVAN BORKOVIĆ,IVAN GRZELA,MIRJANA BRALA,MARKO VINCEK,LORSEN STROJEVI d.o.o.,MISLAV KRALJEVIĆ,MARIJA KRISTINA ŠUMERA,ROBERT ŽUNIĆ,GORAN KOVAČIĆ,MILICA GALIĆ,JOSIP VUKOVIĆ-ZAGREB,MAL KONZALTING d.o.o.</derivirana_varijabla>
  </DomainObject.Predmet.StrankaWithAdressOIB>
  <DomainObject.Predmet.StrankaNazivFormated>
    <izvorni_sadrzaj>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 CVETKOVIĆ,KRISTINA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HUNKIĆ,DRAGO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_1">EUROYACHTING d.o.o.,HRVATSKE VODE,VODOOPSKRBA I ODVODNJA,Siniša Momčilović,ODRŽAVANJE I IZGRADNJA POGONA,GORAN CREPULJA,Zoran Marin,Josip Kaleb,Maroje Baničević,RAJKO MAGDALENC,HRVOJE PULJIĆ,PETRA PLAZONIĆ,NATALIJA PSTROCKI,Hrvoje Jambrović,Silvio Dolenac,IVONA ŠAKER,Krešimir Vlašić,IRENA WEIGAND,MLADEN HANŽEK,STJEPAN STOJAKOVIĆ,DRAGAN JOSIPOVIĆ,Ivana Matić,Martin König,Martina Špoljarić Kaluđer,SREĆKO RAZUMOVIĆ,MLAENA KALUĐER,ANKICA JUKIĆ,TOMISLAV PETRINEC,Luana Vozila Bajić,BORIS BERTINA,IVAN NOVOSEL,HRVOJE KALUĐER,Antun Ćurković,JURICA KRIŽANIĆ,Nazar Sturko,MIRJANA STANIĆ,STEN-EX d.o.o.,Mladen Bajić,Ivan Juriša,NADA BARINIĆ,MARTIN BOŽIĆ,VJEKOSLAV VRANIČIĆ,KRUNOSLAV SABLJAK,VESNA HABUS CVETKOVIĆ,KRISTINA JAMBRUŠIĆ PETEK,HRVOJE LESKOVAR,DARIA ŽUNIĆ,JOSIP VUKOVIĆ-SISAK,BORIS SUBOTA,Jelena Vrbanec,VEDRAN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Krpanić,Domagoj Jendriš,LJERKA BAJS,DRAŽEN JERKOVIĆ,MILENKO ŠEKERIJA,DANIJEL HUNKIĆ,DRAGO I RUŽICA IKIĆ,HRVOJE KAVELJEVIĆ,ŽEJKO MIJIĆ,ANAMARIJA ŠUMERA-MARIJA KRISTINA ŠUMERA,ADRIANNA JANDRANKA MRZLJAK,BOŽENA DONĐIVIĆ,MARIO MARTIĆ,MLADEN MENDEŠ,Tajana Zrinščak,GORAN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Gačar,TOMEX d.o.o.,TOMISLAV HORVAT,KARLO KRPAN,JADRANKA MUSTAČ,Katarina Pstrocki,Ivan Donđivić,Josip Balić,Janko Novosel,IVAN BORKOVIĆ,IVAN GRZELA,MIRJANA BRALA,MARKO VINCEK,LORSEN STROJEVI d.o.o.,MISLAV KRALJEVIĆ,MARIJA KRISTINA ŠUMERA,ROBERT ŽUNIĆ,GORAN KOVAČIĆ,MILICA GALIĆ,JOSIP VUKOVIĆ-ZAGREB,MAL KONZALTING d.o.o.</derivirana_varijabla>
  </DomainObject.Predmet.StrankaNazivFormated>
  <DomainObject.Predmet.StrankaNazivFormatedOIB>
    <izvorni_sadrzaj>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CVETKOVIĆ,KRISTINA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HUNKIĆ,DRAGO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izvorni_sadrzaj>
    <derivirana_varijabla naziv="DomainObject.Predmet.StrankaNazivFormatedOIB_1">EUROYACHTING d.o.o., OIB 56804906735,HRVATSKE VODE,VODOOPSKRBA I ODVODNJA,Siniša Momčilović, OIB 07277975971,ODRŽAVANJE I IZGRADNJA POGONA,GORAN CREPULJA,Zoran Marin, OIB 98879466267,Josip Kaleb, OIB 36664247611,Maroje Baničević, OIB 47699335467,RAJKO MAGDALENC,HRVOJE PULJIĆ,PETRA PLAZONIĆ,NATALIJA PSTROCKI,Hrvoje Jambrović, OIB 15958176332,Silvio Dolenac, OIB 35234198778,IVONA ŠAKER,Krešimir Vlašić, OIB 47197830380,IRENA WEIGAND,MLADEN HANŽEK,STJEPAN STOJAKOVIĆ,DRAGAN JOSIPOVIĆ,Ivana Matić, OIB 59931978050,Martin König, OIB 97298467665,Martina Špoljarić Kaluđer, OIB 30456186741,SREĆKO RAZUMOVIĆ,MLAENA KALUĐER,ANKICA JUKIĆ,TOMISLAV PETRINEC,Luana Vozila Bajić, OIB 38168737814,BORIS BERTINA,IVAN NOVOSEL,HRVOJE KALUĐER,Antun Ćurković, OIB 93050909375,JURICA KRIŽANIĆ,Nazar Sturko, OIB 39566107604,MIRJANA STANIĆ,STEN-EX d.o.o.,Mladen Bajić, OIB 32807048584,Ivan Juriša, OIB 78121123446,NADA BARINIĆ,MARTIN BOŽIĆ,VJEKOSLAV VRANIČIĆ,KRUNOSLAV SABLJAK,VESNA HABUS CVETKOVIĆ,KRISTINA JAMBRUŠIĆ PETEK,HRVOJE LESKOVAR,DARIA ŽUNIĆ,JOSIP VUKOVIĆ-SISAK,BORIS SUBOTA,Jelena Vrbanec, OIB 54281391113,VEDRAN ČULJAK,MARIO JURKOVIĆ,HRVOJE KORDIĆ,MARJANA ŽUPAN,ANA BENIĆ,ZORAN KUZMINOVIĆ,ANTE JOVIĆ,MARTINA KNJEŽEVIĆ,RENATA KNJEŽEVIĆ,DENIS ŠIMUNIĆ,ANA MARIJA VOLARIĆ,ANA KLARICA ČIRJAK,ROMAN VUKOJA,DAMIR JUGOVIĆ,MARIO ŽULJ,MAJA ŽULJ,ivan crnković,BRANIMIR GRABIĆ,VEDRANA VUKOVIĆ,EDIS ŠABANI,ZVONIMIR BURILOVIĆ,SANJA UŽAR,MARIJA ŠIPRAK,NENAD PEJNOVIĆ,IVAN ORŠOLIĆ,ŽELJKO KRANJČEC,ELVIRA BALJAK,KRUNOSLAV ŠIMANOVIĆ,SAŠA PSTROCKI,VEDRANKO BULIĆ,IRENA KOŽIĆ,Igor Krpanić, OIB 95992641464,Domagoj Jendriš, OIB 43053726637,LJERKA BAJS,DRAŽEN JERKOVIĆ,MILENKO ŠEKERIJA,DANIJEL HUNKIĆ,DRAGO I RUŽICA IKIĆ,HRVOJE KAVELJEVIĆ,ŽEJKO MIJIĆ,ANAMARIJA ŠUMERA-MARIJA KRISTINA ŠUMERA,ADRIANNA JANDRANKA MRZLJAK,BOŽENA DONĐIVIĆ,MARIO MARTIĆ,MLADEN MENDEŠ,Tajana Zrinščak, OIB 96426599108,GORAN VIDOŠEVIĆ,DAMIR JERKOVIĆ,LIDIJA JOZINOVIĆ,DALIBOR FUNTAK,GORAN LOVRINIĆ,MILAN ANĐEL,SANJA KARDUM,ILEANA BEBEK,MARKO IŠTOK,ANA RUŽIĆ,SALEM ĐAUDAT,ANKICA BRAĆANOV,BRUNO KUREVIJA,STJEPAN CEROVEČKI,TOMISLAV KVOČIĆ,EMIR CEPIĆ,ASMIR CEPIĆ,MAJA RADOČAJ,MARKO VUJNOVIĆ,DAMIR LASIĆ,VANJA BAKARČIĆ,AUTO DIJELOVI ALTERNATIVA,BLITZ vl. Tamara Baničević,BORIS BOBOK,DARIO LOKAS,KRSITINA PRŠA,Josip Gačar, OIB 64549346058,TOMEX d.o.o.,TOMISLAV HORVAT,KARLO KRPAN,JADRANKA MUSTAČ,Katarina Pstrocki, OIB 05573616353,Ivan Donđivić, OIB 12547368752,Josip Balić,Janko Novosel,IVAN BORKOVIĆ,IVAN GRZELA,MIRJANA BRALA,MARKO VINCEK,LORSEN STROJEVI d.o.o.,MISLAV KRALJEVIĆ,MARIJA KRISTINA ŠUMERA,ROBERT ŽUNIĆ,GORAN KOVAČIĆ,MILICA GALIĆ,JOSIP VUKOVIĆ-ZAGREB,MAL KONZALTING d.o.o.</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
  <DomainObject.Predmet.StrankaList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OIB>
  <DomainObject.Predmet.StrankaListFormatedWithAdress>
    <izvorni_sadrzaj>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_1">
      <item>EUROYACHTING d.o.o., Ogrizovićeva 41, 10000 Zagreb</item>
      <item>HRVATSKE VODE</item>
      <item>VODOOPSKRBA I ODVODNJA</item>
      <item>Siniša Momčilović, Savska Opatovina 28, 10000 Zagreb</item>
      <item>ODRŽAVANJE I IZGRADNJA POGONA</item>
      <item>GORAN CREPULJA</item>
      <item>Zoran Marin, Petra Svačića 99, 22320 Drniš</item>
      <item>Josip Kaleb, LANIŠTE 22/IV, 10000 Metković</item>
      <item>Maroje Baničević, Lujaci 5, 20235 Orašac</item>
      <item>RAJKO MAGDALENC</item>
      <item>HRVOJE PULJIĆ</item>
      <item>PETRA PLAZONIĆ</item>
      <item>NATALIJA PSTROCKI</item>
      <item>Hrvoje Jambrović, Savska Opatovina 28, 10000 Zagreb</item>
      <item>Silvio Dolenac, Zapoljska 20, 10000 Zagreb</item>
      <item>IVONA ŠAKER</item>
      <item>Krešimir Vlašić, Savska 8, 10434 Strmec</item>
      <item>IRENA WEIGAND</item>
      <item>MLADEN HANŽEK</item>
      <item>STJEPAN STOJAKOVIĆ</item>
      <item>DRAGAN JOSIPOVIĆ</item>
      <item>Ivana Matić, Plješevička 73, 31000 Osijek</item>
      <item>Martin König, Ferenščica I. 59, 10000 Zagreb</item>
      <item>Martina Špoljarić Kaluđer, Kralja Tomislava 11, 31551 Belišće</item>
      <item>SREĆKO RAZUMOVIĆ</item>
      <item>MLAENA KALUĐER</item>
      <item>ANKICA JUKIĆ</item>
      <item>TOMISLAV PETRINEC</item>
      <item>Luana Vozila Bajić, Antuna Šoljana 7, 10000 Zagreb</item>
      <item>BORIS BERTINA</item>
      <item>IVAN NOVOSEL</item>
      <item>HRVOJE KALUĐER</item>
      <item>Antun Ćurković, D. Gervaisa 42, 10000 Zagreb</item>
      <item>JURICA KRIŽANIĆ</item>
      <item>Nazar Sturko, Ulica Ferde Livadića 6, 10290 Zaprešić</item>
      <item>MIRJANA STANIĆ</item>
      <item>STEN-EX d.o.o.</item>
      <item>Mladen Bajić, Antuna Šoljana 7, 10000 Zagreb</item>
      <item>Ivan Juriša,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Omladinska 12, 10370 Velika Ostrna</item>
      <item>Domagoj Jendriš,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Lanište 10b, 10000 Zagreb</item>
      <item>TOMEX d.o.o.</item>
      <item>TOMISLAV HORVAT</item>
      <item>KARLO KRPAN</item>
      <item>JADRANKA MUSTAČ</item>
      <item>Katarina Pstrocki, Savska Opatovina 32, 10000 Zagreb</item>
      <item>Ivan Donđivić,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
  <DomainObject.Predmet.StrankaListFormatedWithAdressOIB>
    <izvorni_sadrzaj>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FormatedWithAdressOIB_1">
      <item>EUROYACHTING d.o.o., OIB 56804906735, Ogrizovićeva 41, 10000 Zagreb</item>
      <item>HRVATSKE VODE</item>
      <item>VODOOPSKRBA I ODVODNJA</item>
      <item>Siniša Momčilović, OIB 07277975971, Savska Opatovina 28, 10000 Zagreb</item>
      <item>ODRŽAVANJE I IZGRADNJA POGONA</item>
      <item>GORAN CREPULJA</item>
      <item>Zoran Marin, OIB 98879466267, Petra Svačića 99, 22320 Drniš</item>
      <item>Josip Kaleb, OIB 36664247611, LANIŠTE 22/IV, 10000 Metković</item>
      <item>Maroje Baničević, OIB 47699335467, Lujaci 5, 20235 Orašac</item>
      <item>RAJKO MAGDALENC</item>
      <item>HRVOJE PULJIĆ</item>
      <item>PETRA PLAZONIĆ</item>
      <item>NATALIJA PSTROCKI</item>
      <item>Hrvoje Jambrović, OIB 15958176332, Savska Opatovina 28, 10000 Zagreb</item>
      <item>Silvio Dolenac, OIB 35234198778, Zapoljska 20, 10000 Zagreb</item>
      <item>IVONA ŠAKER</item>
      <item>Krešimir Vlašić, OIB 47197830380, Savska 8, 10434 Strmec</item>
      <item>IRENA WEIGAND</item>
      <item>MLADEN HANŽEK</item>
      <item>STJEPAN STOJAKOVIĆ</item>
      <item>DRAGAN JOSIPOVIĆ</item>
      <item>Ivana Matić, OIB 59931978050, Plješevička 73, 31000 Osijek</item>
      <item>Martin König, OIB 97298467665, Ferenščica I. 59, 10000 Zagreb</item>
      <item>Martina Špoljarić Kaluđer, OIB 30456186741, Kralja Tomislava 11, 31551 Belišće</item>
      <item>SREĆKO RAZUMOVIĆ</item>
      <item>MLAENA KALUĐER</item>
      <item>ANKICA JUKIĆ</item>
      <item>TOMISLAV PETRINEC</item>
      <item>Luana Vozila Bajić, OIB 38168737814, Antuna Šoljana 7, 10000 Zagreb</item>
      <item>BORIS BERTINA</item>
      <item>IVAN NOVOSEL</item>
      <item>HRVOJE KALUĐER</item>
      <item>Antun Ćurković, OIB 93050909375, D. Gervaisa 42, 10000 Zagreb</item>
      <item>JURICA KRIŽANIĆ</item>
      <item>Nazar Sturko, OIB 39566107604, Ulica Ferde Livadića 6, 10290 Zaprešić</item>
      <item>MIRJANA STANIĆ</item>
      <item>STEN-EX d.o.o.</item>
      <item>Mladen Bajić, OIB 32807048584, Antuna Šoljana 7, 10000 Zagreb</item>
      <item>Ivan Juriša, OIB 78121123446, Plješevička 73, 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 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 10370 Velika Ostrna</item>
      <item>Domagoj Jendriš, OIB 43053726637, Kredarička 1c, 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 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 10000 Zagreb</item>
      <item>TOMEX d.o.o.</item>
      <item>TOMISLAV HORVAT</item>
      <item>KARLO KRPAN</item>
      <item>JADRANKA MUSTAČ</item>
      <item>Katarina Pstrocki, OIB 05573616353, Savska Opatovina 32, 10000 Zagreb</item>
      <item>Ivan Donđivić, OIB 12547368752, Supetarska 8, 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FormatedWithAdressOIB>
  <DomainObject.Predmet.StrankaListNazivFormated>
    <izvorni_sadrzaj>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_1">
      <item>EUROYACHTING d.o.o.</item>
      <item>HRVATSKE VODE</item>
      <item>VODOOPSKRBA I ODVODNJA</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
  <DomainObject.Predmet.StrankaListNazivFormatedOIB>
    <izvorni_sadrzaj>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zvorni_sadrzaj>
    <derivirana_varijabla naziv="DomainObject.Predmet.StrankaListNazivFormatedOIB_1">
      <item>EUROYACHTING d.o.o., OIB 56804906735</item>
      <item>HRVATSKE VODE</item>
      <item>VODOOPSKRBA I ODVODNJA</item>
      <item>Siniša Momčilović, OIB 07277975971</item>
      <item>ODRŽAVANJE I IZGRADNJA POGONA</item>
      <item>GORAN CREPULJA</item>
      <item>Zoran Marin, OIB 98879466267</item>
      <item>Josip Kaleb, OIB 36664247611</item>
      <item>Maroje Baničević, OIB 47699335467</item>
      <item>RAJKO MAGDALENC</item>
      <item>HRVOJE PULJIĆ</item>
      <item>PETRA PLAZONIĆ</item>
      <item>NATALIJA PSTROCKI</item>
      <item>Hrvoje Jambrović, OIB 15958176332</item>
      <item>Silvio Dolenac, OIB 35234198778</item>
      <item>IVONA ŠAKER</item>
      <item>Krešimir Vlašić, OIB 47197830380</item>
      <item>IRENA WEIGAND</item>
      <item>MLADEN HANŽEK</item>
      <item>STJEPAN STOJAKOVIĆ</item>
      <item>DRAGAN JOSIPOVIĆ</item>
      <item>Ivana Matić, OIB 59931978050</item>
      <item>Martin König, OIB 97298467665</item>
      <item>Martina Špoljarić Kaluđer, OIB 30456186741</item>
      <item>SREĆKO RAZUMOVIĆ</item>
      <item>MLAENA KALUĐER</item>
      <item>ANKICA JUKIĆ</item>
      <item>TOMISLAV PETRINEC</item>
      <item>Luana Vozila Bajić, OIB 38168737814</item>
      <item>BORIS BERTINA</item>
      <item>IVAN NOVOSEL</item>
      <item>HRVOJE KALUĐER</item>
      <item>Antun Ćurković, OIB 93050909375</item>
      <item>JURICA KRIŽANIĆ</item>
      <item>Nazar Sturko, OIB 39566107604</item>
      <item>MIRJANA STANIĆ</item>
      <item>STEN-EX d.o.o.</item>
      <item>Mladen Bajić, OIB 32807048584</item>
      <item>Ivan Juriša, OIB 78121123446</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item>
      <item>Domagoj Jendriš, OIB 43053726637</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item>
      <item>TOMEX d.o.o.</item>
      <item>TOMISLAV HORVAT</item>
      <item>KARLO KRPAN</item>
      <item>JADRANKA MUSTAČ</item>
      <item>Katarina Pstrocki, OIB 05573616353</item>
      <item>Ivan Donđivić, OIB 12547368752</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derivirana_varijabla>
  </DomainObject.Predmet.StrankaListNazivFormatedOIB>
  <DomainObject.Predmet.ProtuStrankaListFormated>
    <izvorni_sadrzaj>
      <item>EUROYACHTING d.o.o.</item>
    </izvorni_sadrzaj>
    <derivirana_varijabla naziv="DomainObject.Predmet.ProtuStrankaListFormated_1">
      <item>EUROYACHTING d.o.o.</item>
    </derivirana_varijabla>
  </DomainObject.Predmet.ProtuStrankaListFormated>
  <DomainObject.Predmet.ProtuStrankaListFormatedOIB>
    <izvorni_sadrzaj>
      <item>EUROYACHTING d.o.o., OIB 56804906735</item>
    </izvorni_sadrzaj>
    <derivirana_varijabla naziv="DomainObject.Predmet.ProtuStrankaListFormatedOIB_1">
      <item>EUROYACHTING d.o.o., OIB 56804906735</item>
    </derivirana_varijabla>
  </DomainObject.Predmet.ProtuStrankaListFormatedOIB>
  <DomainObject.Predmet.ProtuStrankaListFormatedWithAdress>
    <izvorni_sadrzaj>
      <item>EUROYACHTING d.o.o., Ogrizovićeva 41, 10000 Zagreb</item>
    </izvorni_sadrzaj>
    <derivirana_varijabla naziv="DomainObject.Predmet.ProtuStrankaListFormatedWithAdress_1">
      <item>EUROYACHTING d.o.o., Ogrizovićeva 41, 10000 Zagreb</item>
    </derivirana_varijabla>
  </DomainObject.Predmet.ProtuStrankaListFormatedWithAdress>
  <DomainObject.Predmet.ProtuStrankaListFormatedWithAdressOIB>
    <izvorni_sadrzaj>
      <item>EUROYACHTING d.o.o., OIB 56804906735, Ogrizovićeva 41, 10000 Zagreb</item>
    </izvorni_sadrzaj>
    <derivirana_varijabla naziv="DomainObject.Predmet.ProtuStrankaListFormatedWithAdressOIB_1">
      <item>EUROYACHTING d.o.o., OIB 56804906735, Ogrizovićeva 41, 10000 Zagreb</item>
    </derivirana_varijabla>
  </DomainObject.Predmet.ProtuStrankaListFormatedWithAdressOIB>
  <DomainObject.Predmet.ProtuStrankaListNazivFormated>
    <izvorni_sadrzaj>
      <item>EUROYACHTING d.o.o.</item>
    </izvorni_sadrzaj>
    <derivirana_varijabla naziv="DomainObject.Predmet.ProtuStrankaListNazivFormated_1">
      <item>EUROYACHTING d.o.o.</item>
    </derivirana_varijabla>
  </DomainObject.Predmet.ProtuStrankaListNazivFormated>
  <DomainObject.Predmet.ProtuStrankaListNazivFormatedOIB>
    <izvorni_sadrzaj>
      <item>EUROYACHTING d.o.o., OIB 56804906735</item>
    </izvorni_sadrzaj>
    <derivirana_varijabla naziv="DomainObject.Predmet.ProtuStrankaListNazivFormatedOIB_1">
      <item>EUROYACHTING d.o.o., OIB 56804906735</item>
    </derivirana_varijabla>
  </DomainObject.Predmet.ProtuStrankaListNazivFormatedOIB>
  <DomainObject.Predmet.OstaliList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Formated_1">
      <item>BRANKO MAČEK</item>
      <item>Odvj. DOMAGOJ LEDIĆ</item>
      <item>Marinko Paić</item>
      <item>Luka Rimac</item>
      <item>RAČUNOVODSTVO</item>
      <item>JAVNOST</item>
      <item>RUŽICA IKIĆ</item>
      <item>ZAGREBAČKA BANKA d.d.</item>
      <item>Tanja Trbojević Krpanić</item>
    </derivirana_varijabla>
  </DomainObject.Predmet.OstaliListFormated>
  <DomainObject.Predmet.OstaliList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FormatedOIB>
  <DomainObject.Predmet.OstaliListFormatedWithAdress>
    <izvorni_sadrzaj>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izvorni_sadrzaj>
    <derivirana_varijabla naziv="DomainObject.Predmet.OstaliListFormatedWithAdress_1">
      <item>BRANKO MAČEK, Ogrizovićeva 41, 10000 Zagreb</item>
      <item>Odvj. DOMAGOJ LEDIĆ, Draškovićeva 53, 10000 Zagreb</item>
      <item>Marinko Paić, ZAHAROVA 3, 10000 Zagreb</item>
      <item>Luka Rimac, Radnička c. 80, 10000 Zagreb</item>
      <item>RAČUNOVODSTVO</item>
      <item>JAVNOST</item>
      <item>RUŽICA IKIĆ, MILANA REŠETARA 33, 10000 Zagreb</item>
      <item>ZAGREBAČKA BANKA d.d., TRG BANA J. JELAČIĆA 10, 10000 Zagreb</item>
      <item>Tanja Trbojević Krpanić, Lastovska Ulica 9, 10000 Zagreb</item>
    </derivirana_varijabla>
  </DomainObject.Predmet.OstaliListFormatedWithAdress>
  <DomainObject.Predmet.OstaliListFormatedWithAdressOIB>
    <izvorni_sadrzaj>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izvorni_sadrzaj>
    <derivirana_varijabla naziv="DomainObject.Predmet.OstaliListFormatedWithAdressOIB_1">
      <item>BRANKO MAČEK, OIB 13503879572, Ogrizovićeva 41, 10000 Zagreb</item>
      <item>Odvj. DOMAGOJ LEDIĆ, Draškovićeva 53, 10000 Zagreb</item>
      <item>Marinko Paić, OIB 55654806007, ZAHAROVA 3, 10000 Zagreb</item>
      <item>Luka Rimac, Radnička c. 80, 10000 Zagreb</item>
      <item>RAČUNOVODSTVO</item>
      <item>JAVNOST</item>
      <item>RUŽICA IKIĆ, MILANA REŠETARA 33, 10000 Zagreb</item>
      <item>ZAGREBAČKA BANKA d.d., TRG BANA J. JELAČIĆA 10, 10000 Zagreb</item>
      <item>Tanja Trbojević Krpanić, OIB 77408121868, Lastovska Ulica 9, 10000 Zagreb</item>
    </derivirana_varijabla>
  </DomainObject.Predmet.OstaliListFormatedWithAdressOIB>
  <DomainObject.Predmet.OstaliListNazivFormated>
    <izvorni_sadrzaj>
      <item>BRANKO MAČEK</item>
      <item>Odvj. DOMAGOJ LEDIĆ</item>
      <item>Marinko Paić</item>
      <item>Luka Rimac</item>
      <item>RAČUNOVODSTVO</item>
      <item>JAVNOST</item>
      <item>RUŽICA IKIĆ</item>
      <item>ZAGREBAČKA BANKA d.d.</item>
      <item>Tanja Trbojević Krpanić</item>
    </izvorni_sadrzaj>
    <derivirana_varijabla naziv="DomainObject.Predmet.OstaliListNazivFormated_1">
      <item>BRANKO MAČEK</item>
      <item>Odvj. DOMAGOJ LEDIĆ</item>
      <item>Marinko Paić</item>
      <item>Luka Rimac</item>
      <item>RAČUNOVODSTVO</item>
      <item>JAVNOST</item>
      <item>RUŽICA IKIĆ</item>
      <item>ZAGREBAČKA BANKA d.d.</item>
      <item>Tanja Trbojević Krpanić</item>
    </derivirana_varijabla>
  </DomainObject.Predmet.OstaliListNazivFormated>
  <DomainObject.Predmet.OstaliListNazivFormatedOIB>
    <izvorni_sadrzaj>
      <item>BRANKO MAČEK, OIB 13503879572</item>
      <item>Odvj. DOMAGOJ LEDIĆ</item>
      <item>Marinko Paić, OIB 55654806007</item>
      <item>Luka Rimac</item>
      <item>RAČUNOVODSTVO</item>
      <item>JAVNOST</item>
      <item>RUŽICA IKIĆ</item>
      <item>ZAGREBAČKA BANKA d.d.</item>
      <item>Tanja Trbojević Krpanić, OIB 77408121868</item>
    </izvorni_sadrzaj>
    <derivirana_varijabla naziv="DomainObject.Predmet.OstaliListNazivFormatedOIB_1">
      <item>BRANKO MAČEK, OIB 13503879572</item>
      <item>Odvj. DOMAGOJ LEDIĆ</item>
      <item>Marinko Paić, OIB 55654806007</item>
      <item>Luka Rimac</item>
      <item>RAČUNOVODSTVO</item>
      <item>JAVNOST</item>
      <item>RUŽICA IKIĆ</item>
      <item>ZAGREBAČKA BANKA d.d.</item>
      <item>Tanja Trbojević Krpanić, OIB 77408121868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rujna 2015.</izvorni_sadrzaj>
    <derivirana_varijabla naziv="DomainObject.Datum_1">7. rujna 2015.</derivirana_varijabla>
  </DomainObject.Datum>
  <DomainObject.PoslovniBrojDokumenta>
    <izvorni_sadrzaj/>
    <derivirana_varijabla naziv="DomainObject.PoslovniBrojDokumenta_1"/>
  </DomainObject.PoslovniBrojDokumenta>
  <DomainObject.Predmet.StrankaIDrugi>
    <izvorni_sadrzaj>EUROYACHTING d.o.o. i dr.</izvorni_sadrzaj>
    <derivirana_varijabla naziv="DomainObject.Predmet.StrankaIDrugi_1">EUROYACHTING d.o.o. i dr.</derivirana_varijabla>
  </DomainObject.Predmet.StrankaIDrugi>
  <DomainObject.Predmet.ProtustrankaIDrugi>
    <izvorni_sadrzaj>EUROYACHTING d.o.o.</izvorni_sadrzaj>
    <derivirana_varijabla naziv="DomainObject.Predmet.ProtustrankaIDrugi_1">EUROYACHTING d.o.o.</derivirana_varijabla>
  </DomainObject.Predmet.ProtustrankaIDrugi>
  <DomainObject.Predmet.StrankaIDrugiAdressOIB>
    <izvorni_sadrzaj>EUROYACHTING d.o.o., OIB 56804906735, Ogrizovićeva 41, 10000 Zagreb i dr.</izvorni_sadrzaj>
    <derivirana_varijabla naziv="DomainObject.Predmet.StrankaIDrugiAdressOIB_1">EUROYACHTING d.o.o., OIB 56804906735, Ogrizovićeva 41, 10000 Zagreb i dr.</derivirana_varijabla>
  </DomainObject.Predmet.StrankaIDrugiAdressOIB>
  <DomainObject.Predmet.ProtustrankaIDrugiAdressOIB>
    <izvorni_sadrzaj>EUROYACHTING d.o.o., OIB 56804906735, Ogrizovićeva 41, 10000 Zagreb</izvorni_sadrzaj>
    <derivirana_varijabla naziv="DomainObject.Predmet.ProtustrankaIDrugiAdressOIB_1">EUROYACHTING d.o.o., OIB 56804906735, Ogrizovićeva 41,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izvorni_sadrzaj>
    <derivirana_varijabla naziv="DomainObject.Predmet.SudioniciListNaziv_1">
      <item>EUROYACHTING d.o.o.</item>
      <item>BRANKO MAČEK</item>
      <item>Odvj. DOMAGOJ LEDIĆ</item>
      <item>Marinko Paić</item>
      <item>EUROYACHTING d.o.o.</item>
      <item>HRVATSKE VODE</item>
      <item>VODOOPSKRBA I ODVODNJA</item>
      <item>Luka Rimac</item>
      <item>Siniša Momčilović</item>
      <item>ODRŽAVANJE I IZGRADNJA POGONA</item>
      <item>GORAN CREPULJA</item>
      <item>Zoran Marin</item>
      <item>Josip Kaleb</item>
      <item>Maroje Baničević</item>
      <item>RAJKO MAGDALENC</item>
      <item>HRVOJE PULJIĆ</item>
      <item>PETRA PLAZONIĆ</item>
      <item>NATALIJA PSTROCKI</item>
      <item>Hrvoje Jambrović</item>
      <item>Silvio Dolenac</item>
      <item>IVONA ŠAKER</item>
      <item>Krešimir Vlašić</item>
      <item>IRENA WEIGAND</item>
      <item>MLADEN HANŽEK</item>
      <item>STJEPAN STOJAKOVIĆ</item>
      <item>DRAGAN JOSIPOVIĆ</item>
      <item>Ivana Matić</item>
      <item>Martin König</item>
      <item>Martina Špoljarić Kaluđer</item>
      <item>SREĆKO RAZUMOVIĆ</item>
      <item>MLAENA KALUĐER</item>
      <item>ANKICA JUKIĆ</item>
      <item>TOMISLAV PETRINEC</item>
      <item>Luana Vozila Bajić</item>
      <item>BORIS BERTINA</item>
      <item>IVAN NOVOSEL</item>
      <item>HRVOJE KALUĐER</item>
      <item>Antun Ćurković</item>
      <item>JURICA KRIŽANIĆ</item>
      <item>Nazar Sturko</item>
      <item>MIRJANA STANIĆ</item>
      <item>STEN-EX d.o.o.</item>
      <item>Mladen Bajić</item>
      <item>Ivan Juriša</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item>
      <item>Domagoj Jendriš</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item>
      <item>TOMEX d.o.o.</item>
      <item>TOMISLAV HORVAT</item>
      <item>KARLO KRPAN</item>
      <item>JADRANKA MUSTAČ</item>
      <item>RAČUNOVODSTVO</item>
      <item>JAVNOST</item>
      <item>RUŽICA IKIĆ</item>
      <item>ZAGREBAČKA BANKA d.d.</item>
      <item>Katarina Pstrocki</item>
      <item>Ivan Donđivić</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item>
    </derivirana_varijabla>
  </DomainObject.Predmet.SudioniciListNaziv>
  <DomainObject.Predmet.SudioniciListAdressOIB>
    <izvorni_sadrzaj>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izvorni_sadrzaj>
    <derivirana_varijabla naziv="DomainObject.Predmet.SudioniciListAdressOIB_1">
      <item>EUROYACHTING d.o.o., OIB 56804906735, Ogrizovićeva 41,10000 Zagreb</item>
      <item>BRANKO MAČEK, OIB 13503879572, Ogrizovićeva 41,10000 Zagreb</item>
      <item>Odvj. DOMAGOJ LEDIĆ, Draškovićeva 53,10000 Zagreb</item>
      <item>Marinko Paić, OIB 55654806007, ZAHAROVA 3,10000 Zagreb</item>
      <item>EUROYACHTING d.o.o., OIB 56804906735, Ogrizovićeva 41,10000 Zagreb</item>
      <item>HRVATSKE VODE</item>
      <item>VODOOPSKRBA I ODVODNJA</item>
      <item>Luka Rimac, Radnička c. 80,10000 Zagreb</item>
      <item>Siniša Momčilović, OIB 07277975971, Savska Opatovina 28,10000 Zagreb</item>
      <item>ODRŽAVANJE I IZGRADNJA POGONA</item>
      <item>GORAN CREPULJA</item>
      <item>Zoran Marin, OIB 98879466267, Petra Svačića 99,22320 Drniš</item>
      <item>Josip Kaleb, OIB 36664247611, LANIŠTE 22/IV,10000 Metković</item>
      <item>Maroje Baničević, OIB 47699335467, Lujaci 5,20235 Orašac</item>
      <item>RAJKO MAGDALENC</item>
      <item>HRVOJE PULJIĆ</item>
      <item>PETRA PLAZONIĆ</item>
      <item>NATALIJA PSTROCKI</item>
      <item>Hrvoje Jambrović, OIB 15958176332, Savska Opatovina 28,10000 Zagreb</item>
      <item>Silvio Dolenac, OIB 35234198778, Zapoljska 20,10000 Zagreb</item>
      <item>IVONA ŠAKER</item>
      <item>Krešimir Vlašić, OIB 47197830380, Savska 8,10434 Strmec</item>
      <item>IRENA WEIGAND</item>
      <item>MLADEN HANŽEK</item>
      <item>STJEPAN STOJAKOVIĆ</item>
      <item>DRAGAN JOSIPOVIĆ</item>
      <item>Ivana Matić, OIB 59931978050, Plješevička 73,31000 Osijek</item>
      <item>Martin König, OIB 97298467665, Ferenščica I. 59,10000 Zagreb</item>
      <item>Martina Špoljarić Kaluđer, OIB 30456186741, Kralja Tomislava 11,31551 Belišće</item>
      <item>SREĆKO RAZUMOVIĆ</item>
      <item>MLAENA KALUĐER</item>
      <item>ANKICA JUKIĆ</item>
      <item>TOMISLAV PETRINEC</item>
      <item>Luana Vozila Bajić, OIB 38168737814, Antuna Šoljana 7,10000 Zagreb</item>
      <item>BORIS BERTINA</item>
      <item>IVAN NOVOSEL</item>
      <item>HRVOJE KALUĐER</item>
      <item>Antun Ćurković, OIB 93050909375, D. Gervaisa 42,10000 Zagreb</item>
      <item>JURICA KRIŽANIĆ</item>
      <item>Nazar Sturko, OIB 39566107604, Ulica Ferde Livadića 6,10290 Zaprešić</item>
      <item>MIRJANA STANIĆ</item>
      <item>STEN-EX d.o.o.</item>
      <item>Mladen Bajić, OIB 32807048584, Antuna Šoljana 7,10000 Zagreb</item>
      <item>Ivan Juriša, OIB 78121123446, Plješevička 73,31000 Osijek</item>
      <item>NADA BARINIĆ</item>
      <item>MARTIN BOŽIĆ</item>
      <item>VJEKOSLAV VRANIČIĆ</item>
      <item>KRUNOSLAV SABLJAK</item>
      <item>VESNA HABUS CVETKOVIĆ</item>
      <item>KRISTINA JAMBRUŠIĆ PETEK</item>
      <item>HRVOJE LESKOVAR</item>
      <item>DARIA ŽUNIĆ</item>
      <item>JOSIP VUKOVIĆ-SISAK</item>
      <item>BORIS SUBOTA</item>
      <item>Jelena Vrbanec, OIB 54281391113, Kaninska 6,10000 Zagreb</item>
      <item>VEDRAN ČULJAK</item>
      <item>MARIO JURKOVIĆ</item>
      <item>HRVOJE KORDIĆ</item>
      <item>MARJANA ŽUPAN</item>
      <item>ANA BENIĆ</item>
      <item>ZORAN KUZMINOVIĆ</item>
      <item>ANTE JOVIĆ</item>
      <item>MARTINA KNJEŽEVIĆ</item>
      <item>RENATA KNJEŽEVIĆ</item>
      <item>DENIS ŠIMUNIĆ</item>
      <item>ANA MARIJA VOLARIĆ</item>
      <item>ANA KLARICA ČIRJAK</item>
      <item>ROMAN VUKOJA</item>
      <item>DAMIR JUGOVIĆ</item>
      <item>MARIO ŽULJ</item>
      <item>MAJA ŽULJ</item>
      <item>ivan crnković</item>
      <item>BRANIMIR GRABIĆ</item>
      <item>VEDRANA VUKOVIĆ</item>
      <item>EDIS ŠABANI</item>
      <item>ZVONIMIR BURILOVIĆ</item>
      <item>SANJA UŽAR</item>
      <item>MARIJA ŠIPRAK</item>
      <item>NENAD PEJNOVIĆ</item>
      <item>IVAN ORŠOLIĆ</item>
      <item>ŽELJKO KRANJČEC</item>
      <item>ELVIRA BALJAK</item>
      <item>KRUNOSLAV ŠIMANOVIĆ</item>
      <item>SAŠA PSTROCKI</item>
      <item>VEDRANKO BULIĆ</item>
      <item>IRENA KOŽIĆ</item>
      <item>Igor Krpanić, OIB 95992641464, Omladinska 12,10370 Velika Ostrna</item>
      <item>Domagoj Jendriš, OIB 43053726637, Kredarička 1c,10000 Zagreb</item>
      <item>LJERKA BAJS</item>
      <item>DRAŽEN JERKOVIĆ</item>
      <item>MILENKO ŠEKERIJA</item>
      <item>DANIJEL HUNKIĆ</item>
      <item>DRAGO I RUŽICA IKIĆ</item>
      <item>HRVOJE KAVELJEVIĆ</item>
      <item>ŽEJKO MIJIĆ</item>
      <item>ANAMARIJA ŠUMERA-MARIJA KRISTINA ŠUMERA</item>
      <item>ADRIANNA JANDRANKA MRZLJAK</item>
      <item>BOŽENA DONĐIVIĆ</item>
      <item>MARIO MARTIĆ</item>
      <item>MLADEN MENDEŠ</item>
      <item>Tajana Zrinščak, OIB 96426599108, Graberje 92/1,10000 Zagreb</item>
      <item>GORAN VIDOŠEVIĆ</item>
      <item>DAMIR JERKOVIĆ</item>
      <item>LIDIJA JOZINOVIĆ</item>
      <item>DALIBOR FUNTAK</item>
      <item>GORAN LOVRINIĆ</item>
      <item>MILAN ANĐEL</item>
      <item>SANJA KARDUM</item>
      <item>ILEANA BEBEK</item>
      <item>MARKO IŠTOK</item>
      <item>ANA RUŽIĆ</item>
      <item>SALEM ĐAUDAT</item>
      <item>ANKICA BRAĆANOV</item>
      <item>BRUNO KUREVIJA</item>
      <item>STJEPAN CEROVEČKI</item>
      <item>TOMISLAV KVOČIĆ</item>
      <item>EMIR CEPIĆ</item>
      <item>ASMIR CEPIĆ</item>
      <item>MAJA RADOČAJ</item>
      <item>MARKO VUJNOVIĆ</item>
      <item>DAMIR LASIĆ</item>
      <item>VANJA BAKARČIĆ</item>
      <item>AUTO DIJELOVI ALTERNATIVA</item>
      <item>BLITZ vl. Tamara Baničević</item>
      <item>BORIS BOBOK</item>
      <item>DARIO LOKAS</item>
      <item>KRSITINA PRŠA</item>
      <item>Josip Gačar, OIB 64549346058, Lanište 10b,10000 Zagreb</item>
      <item>TOMEX d.o.o.</item>
      <item>TOMISLAV HORVAT</item>
      <item>KARLO KRPAN</item>
      <item>JADRANKA MUSTAČ</item>
      <item>RAČUNOVODSTVO</item>
      <item>JAVNOST</item>
      <item>RUŽICA IKIĆ, MILANA REŠETARA 33,10000 Zagreb</item>
      <item>ZAGREBAČKA BANKA d.d., TRG BANA J. JELAČIĆA 10,10000 Zagreb</item>
      <item>Katarina Pstrocki, OIB 05573616353, Savska Opatovina 32,10000 Zagreb</item>
      <item>Ivan Donđivić, OIB 12547368752, Supetarska 8,10000 Zagreb</item>
      <item>Josip Balić</item>
      <item>Janko Novosel</item>
      <item>IVAN BORKOVIĆ</item>
      <item>IVAN GRZELA</item>
      <item>MIRJANA BRALA</item>
      <item>MARKO VINCEK</item>
      <item>LORSEN STROJEVI d.o.o.</item>
      <item>MISLAV KRALJEVIĆ</item>
      <item>MARIJA KRISTINA ŠUMERA</item>
      <item>ROBERT ŽUNIĆ</item>
      <item>GORAN KOVAČIĆ</item>
      <item>MILICA GALIĆ</item>
      <item>JOSIP VUKOVIĆ-ZAGREB</item>
      <item>MAL KONZALTING d.o.o.</item>
      <item>Tanja Trbojević Krpanić, OIB 77408121868, Lastovska Ulica 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null</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null</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izvorni_sadrzaj>
    <derivirana_varijabla naziv="DomainObject.Predmet.SudioniciListNazivOIB_1">
      <item>, OIB 56804906735</item>
      <item>, OIB 13503879572</item>
      <item>, OIB null</item>
      <item>, OIB 55654806007</item>
      <item>, OIB 56804906735</item>
      <item>, OIB null</item>
      <item>, OIB null</item>
      <item>, OIB null</item>
      <item>, OIB 07277975971</item>
      <item>, OIB null</item>
      <item>, OIB null</item>
      <item>, OIB 98879466267</item>
      <item>, OIB 36664247611</item>
      <item>, OIB 47699335467</item>
      <item>, OIB null</item>
      <item>, OIB null</item>
      <item>, OIB null</item>
      <item>, OIB null</item>
      <item>, OIB 15958176332</item>
      <item>, OIB 35234198778</item>
      <item>, OIB null</item>
      <item>, OIB 47197830380</item>
      <item>, OIB null</item>
      <item>, OIB null</item>
      <item>, OIB null</item>
      <item>, OIB null</item>
      <item>, OIB 59931978050</item>
      <item>, OIB 97298467665</item>
      <item>, OIB 30456186741</item>
      <item>, OIB null</item>
      <item>, OIB null</item>
      <item>, OIB null</item>
      <item>, OIB null</item>
      <item>, OIB 38168737814</item>
      <item>, OIB null</item>
      <item>, OIB null</item>
      <item>, OIB null</item>
      <item>, OIB 93050909375</item>
      <item>, OIB null</item>
      <item>, OIB 39566107604</item>
      <item>, OIB null</item>
      <item>, OIB null</item>
      <item>, OIB 32807048584</item>
      <item>, OIB 78121123446</item>
      <item>, OIB null</item>
      <item>, OIB null</item>
      <item>, OIB null</item>
      <item>, OIB null</item>
      <item>, OIB null</item>
      <item>, OIB null</item>
      <item>, OIB null</item>
      <item>, OIB null</item>
      <item>, OIB null</item>
      <item>, OIB null</item>
      <item>, OIB 54281391113</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95992641464</item>
      <item>, OIB 43053726637</item>
      <item>, OIB null</item>
      <item>, OIB null</item>
      <item>, OIB null</item>
      <item>, OIB null</item>
      <item>, OIB null</item>
      <item>, OIB null</item>
      <item>, OIB null</item>
      <item>, OIB null</item>
      <item>, OIB null</item>
      <item>, OIB null</item>
      <item>, OIB null</item>
      <item>, OIB null</item>
      <item>, OIB 96426599108</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null</item>
      <item>, OIB 64549346058</item>
      <item>, OIB null</item>
      <item>, OIB null</item>
      <item>, OIB null</item>
      <item>, OIB null</item>
      <item>, OIB null</item>
      <item>, OIB null</item>
      <item>, OIB null</item>
      <item>, OIB null</item>
      <item>, OIB 05573616353</item>
      <item>, OIB 12547368752</item>
      <item>, OIB null</item>
      <item>, OIB null</item>
      <item>, OIB null</item>
      <item>, OIB null</item>
      <item>, OIB null</item>
      <item>, OIB null</item>
      <item>, OIB null</item>
      <item>, OIB null</item>
      <item>, OIB null</item>
      <item>, OIB null</item>
      <item>, OIB null</item>
      <item>, OIB null</item>
      <item>, OIB null</item>
      <item>, OIB null</item>
      <item>, OIB 77408121868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178</properties:Words>
  <properties:Characters>979</properties:Characters>
  <properties:Lines>32</properties:Lines>
  <properties:Paragraphs>15</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1202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2015-09-07T08:50:00Z</dcterms:created>
  <dc:creator>kraljicn</dc:creator>
  <cp:lastModifiedBy>Vinka Mihalinčić</cp:lastModifiedBy>
  <cp:lastPrinted>2015-07-01T08:52:00Z</cp:lastPrinted>
  <dcterms:modified xmlns:xsi="http://www.w3.org/2001/XMLSchema-instance" xsi:type="dcterms:W3CDTF">2015-09-07T08:53:00Z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