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0ddf" w14:paraId="e370ddf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E459B">
        <w:t>1</w:t>
      </w:r>
      <w:r w:rsidR="00F909A4">
        <w:t>38</w:t>
      </w:r>
      <w:r w:rsidR="00DE459B">
        <w:t>/15-9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287005">
        <w:t>18</w:t>
      </w:r>
      <w:r w:rsidR="00DE459B">
        <w:t>. rujna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287005">
        <w:t>DONATEX DM, d.o.o., Zadar, Put Murvice 51 B, OIB 07301138020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287005">
        <w:t xml:space="preserve">DONATEX DM, d.o.o., Zadar, Put Murvice 51 B, OIB 07301138020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253501">
        <w:t>11,0</w:t>
      </w:r>
      <w:r w:rsidR="00287005">
        <w:t>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287005">
        <w:t>Ante Gabelica iz Splita, Ruđera Boškovića 7/125., OIB 68765596631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287005">
        <w:t>DONATEX DM, d.o.o., Zadar, Put Murvice 51 B, OIB 07301138020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287005">
        <w:t>18</w:t>
      </w:r>
      <w:r w:rsidR="00DE459B">
        <w:t>. rujna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287005">
        <w:t>16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287005">
        <w:t>2394</w:t>
      </w:r>
      <w:r w:rsidR="00C45A25">
        <w:t xml:space="preserve"> </w:t>
      </w:r>
      <w:r w:rsidRPr="00B604B0">
        <w:t xml:space="preserve">dana u ukupnom iznosu od </w:t>
      </w:r>
      <w:r w:rsidR="00287005">
        <w:t>1.787.667,47</w:t>
      </w:r>
      <w:r w:rsidR="00C45A25">
        <w:t xml:space="preserve"> </w:t>
      </w:r>
      <w:r w:rsidRPr="00B604B0">
        <w:t xml:space="preserve">kuna, da nema zaposlenih, </w:t>
      </w:r>
      <w:r w:rsidR="00253501">
        <w:t xml:space="preserve">ima otvoren račun kod </w:t>
      </w:r>
      <w:r w:rsidR="00287005">
        <w:t>Podravske banke d.d. i Hypo Alpe-Adria-Bank d.d.</w:t>
      </w:r>
      <w:r w:rsidR="00253501">
        <w:t xml:space="preserve">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A41" w:rsidR="00935A41">
      <w:r>
        <w:separator/>
      </w:r>
    </w:p>
  </w:endnote>
  <w:endnote w:id="0" w:type="continuationSeparator">
    <w:p w:rsidRDefault="00935A41" w:rsidR="00935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A41" w:rsidR="00935A41">
      <w:r>
        <w:separator/>
      </w:r>
    </w:p>
  </w:footnote>
  <w:footnote w:id="0" w:type="continuationSeparator">
    <w:p w:rsidRDefault="00935A41" w:rsidR="00935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F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253501" w:rsidRPr="00AB42D5">
      <w:t>Poslovni broj: 5</w:t>
    </w:r>
    <w:r w:rsidR="00253501">
      <w:t xml:space="preserve"> St-</w:t>
    </w:r>
    <w:r w:rsidR="00F909A4">
      <w:t>138</w:t>
    </w:r>
    <w:r w:rsidR="00253501">
      <w:t>/15-9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7FC5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35A41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F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7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F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7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DONATEX DM, d.o.o. za proizvodnju, trgovinu i usluge</izvorni_sadrzaj>
    <derivirana_varijabla naziv="DomainObject.Predmet.ProtustrankaFormated_1">  DONATEX DM, d.o.o. za proizvodnju, trgovinu i usluge</derivirana_varijabla>
  </DomainObject.Predmet.ProtustrankaFormated>
  <DomainObject.Predmet.ProtustrankaFormatedOIB>
    <izvorni_sadrzaj>  DONATEX DM, d.o.o. za proizvodnju, trgovinu i usluge, OIB 07301138020</izvorni_sadrzaj>
    <derivirana_varijabla naziv="DomainObject.Predmet.ProtustrankaFormatedOIB_1">  DONATEX DM, d.o.o. za proizvodnju, trgovinu i usluge, OIB 07301138020</derivirana_varijabla>
  </DomainObject.Predmet.ProtustrankaFormatedOIB>
  <DomainObject.Predmet.ProtustrankaFormatedWithAdress>
    <izvorni_sadrzaj> DONATEX DM, d.o.o. za proizvodnju, trgovinu i usluge, Put Murvice 51B, 23000 Zadar</izvorni_sadrzaj>
    <derivirana_varijabla naziv="DomainObject.Predmet.ProtustrankaFormatedWithAdress_1"> DONATEX DM, d.o.o. za proizvodnju, trgovinu i usluge, Put Murvice 51B, 23000 Zadar</derivirana_varijabla>
  </DomainObject.Predmet.ProtustrankaFormatedWithAdress>
  <DomainObject.Predmet.ProtustrankaFormatedWithAdressOIB>
    <izvorni_sadrzaj> DONATEX DM, d.o.o. za proizvodnju, trgovinu i usluge, OIB 07301138020, Put Murvice 51B, 23000 Zadar</izvorni_sadrzaj>
    <derivirana_varijabla naziv="DomainObject.Predmet.ProtustrankaFormatedWithAdressOIB_1"> DONATEX DM, d.o.o. za proizvodnju, trgovinu i usluge, OIB 07301138020, Put Murvice 51B, 23000 Zadar</derivirana_varijabla>
  </DomainObject.Predmet.ProtustrankaFormatedWithAdressOIB>
  <DomainObject.Predmet.ProtustrankaWithAdress>
    <izvorni_sadrzaj>DONATEX DM, d.o.o. za proizvodnju, trgovinu i usluge Put Murvice 51B, 23000 Zadar</izvorni_sadrzaj>
    <derivirana_varijabla naziv="DomainObject.Predmet.ProtustrankaWithAdress_1">DONATEX DM, d.o.o. za proizvodnju, trgovinu i usluge Put Murvice 51B, 23000 Zadar</derivirana_varijabla>
  </DomainObject.Predmet.ProtustrankaWithAdress>
  <DomainObject.Predmet.ProtustrankaWithAdressOIB>
    <izvorni_sadrzaj>DONATEX DM, d.o.o. za proizvodnju, trgovinu i usluge, OIB 07301138020, Put Murvice 51B, 23000 Zadar</izvorni_sadrzaj>
    <derivirana_varijabla naziv="DomainObject.Predmet.ProtustrankaWithAdressOIB_1">DONATEX DM, d.o.o. za proizvodnju, trgovinu i usluge, OIB 07301138020, Put Murvice 51B, 23000 Zadar</derivirana_varijabla>
  </DomainObject.Predmet.ProtustrankaWithAdressOIB>
  <DomainObject.Predmet.ProtustrankaNazivFormated>
    <izvorni_sadrzaj>DONATEX DM, d.o.o. za proizvodnju, trgovinu i usluge</izvorni_sadrzaj>
    <derivirana_varijabla naziv="DomainObject.Predmet.ProtustrankaNazivFormated_1">DONATEX DM, d.o.o. za proizvodnju, trgovinu i usluge</derivirana_varijabla>
  </DomainObject.Predmet.ProtustrankaNazivFormated>
  <DomainObject.Predmet.ProtustrankaNazivFormatedOIB>
    <izvorni_sadrzaj>DONATEX DM, d.o.o. za proizvodnju, trgovinu i usluge, OIB 07301138020</izvorni_sadrzaj>
    <derivirana_varijabla naziv="DomainObject.Predmet.ProtustrankaNazivFormatedOIB_1">DONATEX DM, d.o.o. za proizvodnju, trgovinu i usluge, OIB 07301138020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1787667.47</izvorni_sadrzaj>
    <derivirana_varijabla naziv="DomainObject.Predmet.TrenutnaVrijednost_1">1787667.47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DONATEX DM, d.o.o. za proizvodnju, trgovinu i usluge</item>
    </izvorni_sadrzaj>
    <derivirana_varijabla naziv="DomainObject.Predmet.ProtuStrankaListFormated_1">
      <item>DONATEX DM, d.o.o. za proizvodnju, trgovinu i usluge</item>
    </derivirana_varijabla>
  </DomainObject.Predmet.ProtuStrankaListFormated>
  <DomainObject.Predmet.ProtuStrankaListFormatedOIB>
    <izvorni_sadrzaj>
      <item>DONATEX DM, d.o.o. za proizvodnju, trgovinu i usluge, OIB 07301138020</item>
    </izvorni_sadrzaj>
    <derivirana_varijabla naziv="DomainObject.Predmet.ProtuStrankaListFormatedOIB_1">
      <item>DONATEX DM, d.o.o. za proizvodnju, trgovinu i usluge, OIB 07301138020</item>
    </derivirana_varijabla>
  </DomainObject.Predmet.ProtuStrankaListFormatedOIB>
  <DomainObject.Predmet.ProtuStrankaListFormatedWithAdress>
    <izvorni_sadrzaj>
      <item>DONATEX DM, d.o.o. za proizvodnju, trgovinu i usluge, Put Murvice 51B, 23000 Zadar</item>
    </izvorni_sadrzaj>
    <derivirana_varijabla naziv="DomainObject.Predmet.ProtuStrankaListFormatedWithAdress_1">
      <item>DONATEX DM, d.o.o. za proizvodnju, trgovinu i usluge, Put Murvice 51B, 23000 Zadar</item>
    </derivirana_varijabla>
  </DomainObject.Predmet.ProtuStrankaListFormatedWithAdress>
  <DomainObject.Predmet.ProtuStrankaListFormatedWithAdressOIB>
    <izvorni_sadrzaj>
      <item>DONATEX DM, d.o.o. za proizvodnju, trgovinu i usluge, OIB 07301138020, Put Murvice 51B, 23000 Zadar</item>
    </izvorni_sadrzaj>
    <derivirana_varijabla naziv="DomainObject.Predmet.ProtuStrankaListFormatedWithAdressOIB_1">
      <item>DONATEX DM, d.o.o. za proizvodnju, trgovinu i usluge, OIB 07301138020, Put Murvice 51B, 23000 Zadar</item>
    </derivirana_varijabla>
  </DomainObject.Predmet.ProtuStrankaListFormatedWithAdressOIB>
  <DomainObject.Predmet.ProtuStrankaListNazivFormated>
    <izvorni_sadrzaj>
      <item>DONATEX DM, d.o.o. za proizvodnju, trgovinu i usluge</item>
    </izvorni_sadrzaj>
    <derivirana_varijabla naziv="DomainObject.Predmet.ProtuStrankaListNazivFormated_1">
      <item>DONATEX DM, d.o.o. za proizvodnju, trgovinu i usluge</item>
    </derivirana_varijabla>
  </DomainObject.Predmet.ProtuStrankaListNazivFormated>
  <DomainObject.Predmet.ProtuStrankaListNazivFormatedOIB>
    <izvorni_sadrzaj>
      <item>DONATEX DM, d.o.o. za proizvodnju, trgovinu i usluge, OIB 07301138020</item>
    </izvorni_sadrzaj>
    <derivirana_varijabla naziv="DomainObject.Predmet.ProtuStrankaListNazivFormatedOIB_1">
      <item>DONATEX DM, d.o.o. za proizvodnju, trgovinu i usluge, OIB 07301138020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DONATEX DM, d.o.o. za proizvodnju, trgovinu i usluge</izvorni_sadrzaj>
    <derivirana_varijabla naziv="DomainObject.Predmet.ProtustrankaIDrugi_1">DONATEX DM,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DONATEX DM, d.o.o. za proizvodnju, trgovinu i usluge, OIB 07301138020, Put Murvice 51B, 23000 Zadar</izvorni_sadrzaj>
    <derivirana_varijabla naziv="DomainObject.Predmet.ProtustrankaIDrugiAdressOIB_1">DONATEX DM, d.o.o. za proizvodnju, trgovinu i usluge, OIB 07301138020, Put Murvice 51B,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DONATEX DM, d.o.o. za proizvodnju, trgovinu i usluge</item>
    </izvorni_sadrzaj>
    <derivirana_varijabla naziv="DomainObject.Predmet.SudioniciListNaziv_1">
      <item>FINA</item>
      <item>DONATEX DM, d.o.o. za proizvodnju, trgovinu i usluge</item>
    </derivirana_varijabla>
  </DomainObject.Predmet.SudioniciListNaziv>
  <DomainObject.Predmet.SudioniciListAdressOIB>
    <izvorni_sadrzaj>
      <item>FINA, OIB 85821130368</item>
      <item>DONATEX DM, d.o.o. za proizvodnju, trgovinu i usluge, OIB 07301138020, Put Murvice 51B,23000 Zadar</item>
    </izvorni_sadrzaj>
    <derivirana_varijabla naziv="DomainObject.Predmet.SudioniciListAdressOIB_1">
      <item>FINA, OIB 85821130368</item>
      <item>DONATEX DM, d.o.o. za proizvodnju, trgovinu i usluge, OIB 07301138020, Put Murvice 51B,23000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07301138020</item>
    </izvorni_sadrzaj>
    <derivirana_varijabla naziv="DomainObject.Predmet.SudioniciListNazivOIB_1">
      <item>, OIB 85821130368</item>
      <item>, OIB 07301138020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4716</properties:Characters>
  <properties:Lines>123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2016-04-04T05:40:00Z</dcterms:created>
  <dc:creator>Administrator</dc:creator>
  <cp:lastModifiedBy>Vedrana Raspović</cp:lastModifiedBy>
  <cp:lastPrinted>2016-04-04T05:47:00Z</cp:lastPrinted>
  <dcterms:modified xmlns:xsi="http://www.w3.org/2001/XMLSchema-instance" xsi:type="dcterms:W3CDTF">2016-04-04T08:55:00Z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