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63f5" w14:paraId="98163f5" w:rsidRDefault="009F5544" w:rsidP="009F5544" w:rsidR="009F5544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9F5544" w:rsidP="009F5544" w:rsidR="009F5544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St-135</w:t>
      </w:r>
      <w:r w:rsidRPr="00A01367">
        <w:t>/</w:t>
      </w:r>
      <w:r>
        <w:t>201</w:t>
      </w:r>
      <w:r w:rsidRPr="00156004">
        <w:t>8-10</w:t>
      </w:r>
    </w:p>
    <w:p w:rsidRDefault="009F5544" w:rsidP="009F5544" w:rsidR="009F5544" w:rsidRPr="00A01367">
      <w:r w:rsidRPr="00A01367">
        <w:t xml:space="preserve"> TRGOVAČKI SUD U PAZINU</w:t>
      </w:r>
    </w:p>
    <w:p w:rsidRDefault="009F5544" w:rsidP="009F5544" w:rsidR="009F5544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</w:t>
      </w:r>
    </w:p>
    <w:p w:rsidRDefault="009F5544" w:rsidP="009F5544" w:rsidR="009F5544" w:rsidRPr="00A01367">
      <w:pPr>
        <w:jc w:val="both"/>
      </w:pPr>
    </w:p>
    <w:p w:rsidRDefault="009F5544" w:rsidP="009F5544" w:rsidR="009F5544" w:rsidRPr="00A01367">
      <w:pPr>
        <w:jc w:val="center"/>
      </w:pPr>
      <w:r w:rsidRPr="00A01367">
        <w:t>R E P U B L I K A  H R V A T S K A</w:t>
      </w:r>
    </w:p>
    <w:p w:rsidRDefault="009F5544" w:rsidP="009F5544" w:rsidR="009F5544" w:rsidRPr="00A01367">
      <w:pPr>
        <w:jc w:val="center"/>
      </w:pPr>
      <w:r w:rsidRPr="00A01367">
        <w:t>R J E Š E NJ E</w:t>
      </w:r>
    </w:p>
    <w:p w:rsidRDefault="009F5544" w:rsidP="009F5544" w:rsidR="009F5544" w:rsidRPr="00A01367"/>
    <w:p w:rsidRDefault="009F5544" w:rsidP="009F5544" w:rsidR="009F5544" w:rsidRPr="00156004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 w:rsidRPr="00EF0E2B">
        <w:t>NIKO I ROKO j.d.o.o., Novigrad, Rivarela 17, OIB: 6205607634</w:t>
      </w:r>
      <w:r w:rsidRPr="00156004">
        <w:t xml:space="preserve">8, </w:t>
      </w:r>
      <w:r w:rsidR="00156004" w:rsidRPr="00156004">
        <w:t>14</w:t>
      </w:r>
      <w:r w:rsidRPr="00156004">
        <w:t xml:space="preserve">. rujna 2018. </w:t>
      </w:r>
    </w:p>
    <w:p w:rsidRDefault="009F5544" w:rsidP="009F5544" w:rsidR="009F5544" w:rsidRPr="00DF48B1">
      <w:pPr>
        <w:jc w:val="both"/>
      </w:pPr>
    </w:p>
    <w:p w:rsidRDefault="009F5544" w:rsidP="009F5544" w:rsidR="009F5544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9F5544" w:rsidP="009F5544" w:rsidR="009F5544" w:rsidRPr="00A01367">
      <w:pPr>
        <w:ind w:firstLine="708"/>
      </w:pPr>
    </w:p>
    <w:p w:rsidRDefault="009F5544" w:rsidP="009F5544" w:rsidR="009F5544" w:rsidRPr="00A01367">
      <w:pPr>
        <w:ind w:firstLine="708"/>
        <w:jc w:val="both"/>
      </w:pPr>
      <w:r>
        <w:t xml:space="preserve">Nalaže se dužniku </w:t>
      </w:r>
      <w:r w:rsidRPr="00EF0E2B">
        <w:t>NIKO I ROKO j.d.o.o., Novigrad, Rivarela 17, OIB: 62056076348</w:t>
      </w:r>
      <w:r>
        <w:t>, da trošak u iznosu od 175,00 kn isplati FINA-i na žiro račun br. HR4223900011100017042, model: HR05, poziv na broj: 7524005-</w:t>
      </w:r>
      <w:r w:rsidRPr="00EF0E2B">
        <w:t>62056076348</w:t>
      </w:r>
      <w:r>
        <w:t xml:space="preserve">, u roku od 8 dana. </w:t>
      </w:r>
    </w:p>
    <w:p w:rsidRDefault="009F5544" w:rsidP="009F5544" w:rsidR="009F5544" w:rsidRPr="00A01367">
      <w:pPr>
        <w:ind w:firstLine="708"/>
      </w:pPr>
    </w:p>
    <w:p w:rsidRDefault="009F5544" w:rsidP="009F5544" w:rsidR="009F5544">
      <w:pPr>
        <w:jc w:val="center"/>
      </w:pPr>
      <w:r w:rsidRPr="00A01367">
        <w:t>Obrazloženje</w:t>
      </w:r>
    </w:p>
    <w:p w:rsidRDefault="009F5544" w:rsidP="009F5544" w:rsidR="009F5544"/>
    <w:p w:rsidRDefault="009F5544" w:rsidP="009F5544" w:rsidR="009F5544">
      <w:pPr>
        <w:jc w:val="both"/>
      </w:pPr>
      <w:r>
        <w:tab/>
        <w:t xml:space="preserve">Rješenjem ovoga suda od 14. svibnja 2018. obustavljen je postupak po prijedlogu FINA-e za otvaranje stečajnog postupka nad dužnikom </w:t>
      </w:r>
      <w:r w:rsidRPr="00EF0E2B">
        <w:t>NIKO I ROKO j.d.o.o., Novigrad, Rivarela 17, OIB: 62056076348</w:t>
      </w:r>
      <w:r>
        <w:t>, po odredbi čl. 128. st. 9. Stečajnog zakona (Narodne novine  71/15, dalje: SZ), jer je prije završetka prethodnog postupka postao sposoban za plaćanje.</w:t>
      </w:r>
    </w:p>
    <w:p w:rsidRDefault="009F5544" w:rsidP="009F5544" w:rsidR="009F5544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(Narodne novine 106/15), FINA ima pravo na naknadu troškova za podnošenje prijedloga za otvaranje stečajnog postupka u iznosu od 140,00 kn uvećanom za porez na dodanu vrijednost, što iznosi 175,00 kn.</w:t>
      </w:r>
    </w:p>
    <w:p w:rsidRDefault="009F5544" w:rsidP="009F5544" w:rsidR="009F5544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9F5544" w:rsidP="009F5544" w:rsidR="009F5544" w:rsidRPr="00A01367">
      <w:pPr>
        <w:jc w:val="both"/>
      </w:pPr>
    </w:p>
    <w:p w:rsidRDefault="009F5544" w:rsidP="009F5544" w:rsidR="009F5544" w:rsidRPr="00A01367">
      <w:pPr>
        <w:jc w:val="center"/>
      </w:pPr>
      <w:r w:rsidRPr="00A01367">
        <w:t>U Pazi</w:t>
      </w:r>
      <w:r w:rsidRPr="00156004">
        <w:t xml:space="preserve">nu </w:t>
      </w:r>
      <w:r w:rsidR="00156004" w:rsidRPr="00156004">
        <w:t>1</w:t>
      </w:r>
      <w:r w:rsidRPr="00156004">
        <w:t>4. rujna 2018.</w:t>
      </w:r>
    </w:p>
    <w:p w:rsidRDefault="009F5544" w:rsidP="009F5544" w:rsidR="009F5544" w:rsidRPr="00A01367">
      <w:pPr>
        <w:jc w:val="center"/>
      </w:pPr>
      <w:r w:rsidRPr="00A01367">
        <w:t xml:space="preserve">  </w:t>
      </w:r>
    </w:p>
    <w:p w:rsidRDefault="009F5544" w:rsidP="009F5544" w:rsidR="009F5544" w:rsidRPr="00A01367">
      <w:pPr>
        <w:jc w:val="center"/>
      </w:pPr>
      <w:r w:rsidRPr="00A01367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9F5544" w:rsidP="009F5544" w:rsidR="009F5544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9F5544" w:rsidP="009F5544" w:rsidR="009F5544">
      <w:r>
        <w:t>UPUTA O PRAVNOM LIJEKU:</w:t>
      </w:r>
    </w:p>
    <w:p w:rsidRDefault="009F5544" w:rsidP="009F5544" w:rsidR="009F5544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F5544" w:rsidP="009F5544" w:rsidR="009F5544" w:rsidRPr="00A01367">
      <w:pPr>
        <w:jc w:val="both"/>
      </w:pPr>
    </w:p>
    <w:p w:rsidRDefault="009F5544" w:rsidP="009F5544" w:rsidR="009F5544" w:rsidRPr="001F54ED">
      <w:pPr>
        <w:jc w:val="both"/>
      </w:pPr>
      <w:r w:rsidRPr="001F54ED">
        <w:t>DNA:</w:t>
      </w:r>
    </w:p>
    <w:p w:rsidRDefault="009F5544" w:rsidP="009F5544" w:rsidR="009F5544" w:rsidRPr="001F54ED">
      <w:pPr>
        <w:jc w:val="both"/>
      </w:pPr>
      <w:r w:rsidRPr="001F54ED">
        <w:t xml:space="preserve">- FINA, </w:t>
      </w:r>
      <w:r>
        <w:t>Regionalni centar Rijeka, Rijeka, F. Kurelca 8</w:t>
      </w:r>
      <w:r w:rsidRPr="001F54ED">
        <w:t xml:space="preserve"> </w:t>
      </w:r>
    </w:p>
    <w:p w:rsidRDefault="009F5544" w:rsidP="009F5544" w:rsidR="009F5544" w:rsidRPr="001F54ED">
      <w:r w:rsidRPr="001F54ED">
        <w:t>- dužnik</w:t>
      </w:r>
    </w:p>
    <w:p w:rsidRDefault="009F5544" w:rsidR="00500701">
      <w:r w:rsidRPr="001F54ED">
        <w:t>- mrežna stranica e-Oglasna ploča suda (8 dana)</w:t>
      </w:r>
    </w:p>
    <w:sectPr w:rsidSect="003A6031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004" w:rsidR="00A37C0D">
      <w:r>
        <w:separator/>
      </w:r>
    </w:p>
  </w:endnote>
  <w:endnote w:id="0" w:type="continuationSeparator">
    <w:p w:rsidRDefault="00156004" w:rsidR="00A3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004" w:rsidR="00A37C0D">
      <w:r>
        <w:separator/>
      </w:r>
    </w:p>
  </w:footnote>
  <w:footnote w:id="0" w:type="continuationSeparator">
    <w:p w:rsidRDefault="00156004" w:rsidR="00A37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F554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St-616</w:t>
        </w:r>
        <w:r w:rsidRPr="00A01367">
          <w:t>/16-</w:t>
        </w:r>
        <w:r>
          <w:t>20</w:t>
        </w:r>
      </w:p>
    </w:sdtContent>
  </w:sdt>
  <w:p w:rsidRDefault="00BE050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5544"/>
    <w:rsid w:val="00156004"/>
    <w:rsid w:val="00554328"/>
    <w:rsid w:val="00985388"/>
    <w:rsid w:val="009F5544"/>
    <w:rsid w:val="00A37C0D"/>
    <w:rsid w:val="00BE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554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554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554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5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554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554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554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5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I ROKO j.d.o.o. NOVIGRAD</izvorni_sadrzaj>
    <derivirana_varijabla naziv="DomainObject.Predmet.ProtustrankaFormated_1">  NIKO I ROKO j.d.o.o. NOVIGRAD</derivirana_varijabla>
  </DomainObject.Predmet.ProtustrankaFormated>
  <DomainObject.Predmet.ProtustrankaFormatedOIB>
    <izvorni_sadrzaj>  NIKO I ROKO j.d.o.o. NOVIGRAD, OIB 62056076348</izvorni_sadrzaj>
    <derivirana_varijabla naziv="DomainObject.Predmet.ProtustrankaFormatedOIB_1">  NIKO I ROKO j.d.o.o. NOVIGRAD, OIB 62056076348</derivirana_varijabla>
  </DomainObject.Predmet.ProtustrankaFormatedOIB>
  <DomainObject.Predmet.ProtustrankaFormatedWithAdress>
    <izvorni_sadrzaj> NIKO I ROKO j.d.o.o. NOVIGRAD, Rivarela 17, 52466 Novigrad</izvorni_sadrzaj>
    <derivirana_varijabla naziv="DomainObject.Predmet.ProtustrankaFormatedWithAdress_1"> NIKO I ROKO j.d.o.o. NOVIGRAD, Rivarela 17, 52466 Novigrad</derivirana_varijabla>
  </DomainObject.Predmet.ProtustrankaFormatedWithAdress>
  <DomainObject.Predmet.ProtustrankaFormatedWithAdressOIB>
    <izvorni_sadrzaj> NIKO I ROKO j.d.o.o. NOVIGRAD, OIB 62056076348, Rivarela 17, 52466 Novigrad</izvorni_sadrzaj>
    <derivirana_varijabla naziv="DomainObject.Predmet.ProtustrankaFormatedWithAdressOIB_1"> NIKO I ROKO j.d.o.o. NOVIGRAD, OIB 62056076348, Rivarela 17, 52466 Novigrad</derivirana_varijabla>
  </DomainObject.Predmet.ProtustrankaFormatedWithAdressOIB>
  <DomainObject.Predmet.ProtustrankaWithAdress>
    <izvorni_sadrzaj>NIKO I ROKO j.d.o.o. NOVIGRAD Rivarela 17, 52466 Novigrad</izvorni_sadrzaj>
    <derivirana_varijabla naziv="DomainObject.Predmet.ProtustrankaWithAdress_1">NIKO I ROKO j.d.o.o. NOVIGRAD Rivarela 17, 52466 Novigrad</derivirana_varijabla>
  </DomainObject.Predmet.ProtustrankaWithAdress>
  <DomainObject.Predmet.ProtustrankaWithAdressOIB>
    <izvorni_sadrzaj>NIKO I ROKO j.d.o.o. NOVIGRAD, OIB 62056076348, Rivarela 17, 52466 Novigrad</izvorni_sadrzaj>
    <derivirana_varijabla naziv="DomainObject.Predmet.ProtustrankaWithAdressOIB_1">NIKO I ROKO j.d.o.o. NOVIGRAD, OIB 62056076348, Rivarela 17, 52466 Novigrad</derivirana_varijabla>
  </DomainObject.Predmet.ProtustrankaWithAdressOIB>
  <DomainObject.Predmet.ProtustrankaNazivFormated>
    <izvorni_sadrzaj>NIKO I ROKO j.d.o.o. NOVIGRAD</izvorni_sadrzaj>
    <derivirana_varijabla naziv="DomainObject.Predmet.ProtustrankaNazivFormated_1">NIKO I ROKO j.d.o.o. NOVIGRAD</derivirana_varijabla>
  </DomainObject.Predmet.ProtustrankaNazivFormated>
  <DomainObject.Predmet.ProtustrankaNazivFormatedOIB>
    <izvorni_sadrzaj>NIKO I ROKO j.d.o.o. NOVIGRAD, OIB 62056076348</izvorni_sadrzaj>
    <derivirana_varijabla naziv="DomainObject.Predmet.ProtustrankaNazivFormatedOIB_1">NIKO I ROKO j.d.o.o. NOVIGRAD, OIB 62056076348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180833.22</izvorni_sadrzaj>
    <derivirana_varijabla naziv="DomainObject.Predmet.TrenutnaVrijednost_1">180833.22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NIKO I ROKO j.d.o.o. NOVIGRAD</item>
    </izvorni_sadrzaj>
    <derivirana_varijabla naziv="DomainObject.Predmet.ProtuStrankaListFormated_1">
      <item>NIKO I ROKO j.d.o.o. NOVIGRAD</item>
    </derivirana_varijabla>
  </DomainObject.Predmet.ProtuStrankaListFormated>
  <DomainObject.Predmet.ProtuStrankaListFormatedOIB>
    <izvorni_sadrzaj>
      <item>NIKO I ROKO j.d.o.o. NOVIGRAD, OIB 62056076348</item>
    </izvorni_sadrzaj>
    <derivirana_varijabla naziv="DomainObject.Predmet.ProtuStrankaListFormatedOIB_1">
      <item>NIKO I ROKO j.d.o.o. NOVIGRAD, OIB 62056076348</item>
    </derivirana_varijabla>
  </DomainObject.Predmet.ProtuStrankaListFormatedOIB>
  <DomainObject.Predmet.ProtuStrankaListFormatedWithAdress>
    <izvorni_sadrzaj>
      <item>NIKO I ROKO j.d.o.o. NOVIGRAD, Rivarela 17, 52466 Novigrad</item>
    </izvorni_sadrzaj>
    <derivirana_varijabla naziv="DomainObject.Predmet.ProtuStrankaListFormatedWithAdress_1">
      <item>NIKO I ROKO j.d.o.o. NOVIGRAD, Rivarela 17, 52466 Novigrad</item>
    </derivirana_varijabla>
  </DomainObject.Predmet.ProtuStrankaListFormatedWithAdress>
  <DomainObject.Predmet.ProtuStrankaListFormatedWithAdressOIB>
    <izvorni_sadrzaj>
      <item>NIKO I ROKO j.d.o.o. NOVIGRAD, OIB 62056076348, Rivarela 17, 52466 Novigrad</item>
    </izvorni_sadrzaj>
    <derivirana_varijabla naziv="DomainObject.Predmet.ProtuStrankaListFormatedWithAdressOIB_1">
      <item>NIKO I ROKO j.d.o.o. NOVIGRAD, OIB 62056076348, Rivarela 17, 52466 Novigrad</item>
    </derivirana_varijabla>
  </DomainObject.Predmet.ProtuStrankaListFormatedWithAdressOIB>
  <DomainObject.Predmet.ProtuStrankaListNazivFormated>
    <izvorni_sadrzaj>
      <item>NIKO I ROKO j.d.o.o. NOVIGRAD</item>
    </izvorni_sadrzaj>
    <derivirana_varijabla naziv="DomainObject.Predmet.ProtuStrankaListNazivFormated_1">
      <item>NIKO I ROKO j.d.o.o. NOVIGRAD</item>
    </derivirana_varijabla>
  </DomainObject.Predmet.ProtuStrankaListNazivFormated>
  <DomainObject.Predmet.ProtuStrankaListNazivFormatedOIB>
    <izvorni_sadrzaj>
      <item>NIKO I ROKO j.d.o.o. NOVIGRAD, OIB 62056076348</item>
    </izvorni_sadrzaj>
    <derivirana_varijabla naziv="DomainObject.Predmet.ProtuStrankaListNazivFormatedOIB_1">
      <item>NIKO I ROKO j.d.o.o. NOVIGRAD, OIB 62056076348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NIKO I ROKO j.d.o.o. NOVIGRAD</izvorni_sadrzaj>
    <derivirana_varijabla naziv="DomainObject.Predmet.ProtustrankaIDrugi_1">NIKO I ROKO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NIKO I ROKO j.d.o.o. NOVIGRAD, OIB 62056076348, Rivarela 17, 52466 Novigrad</izvorni_sadrzaj>
    <derivirana_varijabla naziv="DomainObject.Predmet.ProtustrankaIDrugiAdressOIB_1">NIKO I ROKO j.d.o.o. NOVIGRAD, OIB 62056076348, Rivarela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4. lipnja 2018.</izvorni_sadrzaj>
    <derivirana_varijabla naziv="DomainObject.Predmet.OdlukaRjesenje.DatumPravomocnosti_1">4. lipnja 2018.</derivirana_varijabla>
  </DomainObject.Predmet.OdlukaRjesenje.DatumPravomocnosti>
  <DomainObject.Predmet.OdlukaRjesenje.Oznaka>
    <izvorni_sadrzaj>St-135/2018-7</izvorni_sadrzaj>
    <derivirana_varijabla naziv="DomainObject.Predmet.OdlukaRjesenje.Oznaka_1">St-135/2018-7</derivirana_varijabla>
  </DomainObject.Predmet.OdlukaRjesenje.Oznaka>
  <DomainObject.Predmet.SudioniciListNaziv>
    <izvorni_sadrzaj>
      <item>FINANCIJSKA AGENCIJA, RC RIJEKA, PODRUŽNICA PULA, PULA</item>
      <item>NIKO I ROKO j.d.o.o. NOVIGRAD</item>
    </izvorni_sadrzaj>
    <derivirana_varijabla naziv="DomainObject.Predmet.SudioniciListNaziv_1">
      <item>FINANCIJSKA AGENCIJA, RC RIJEKA, PODRUŽNICA PULA, PULA</item>
      <item>NIKO I ROKO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NIKO I ROKO j.d.o.o. NOVIGRAD, OIB 62056076348, Rivarela 17,52466 Novigrad</item>
    </izvorni_sadrzaj>
    <derivirana_varijabla naziv="DomainObject.Predmet.SudioniciListAdressOIB_1">
      <item>FINANCIJSKA AGENCIJA, RC RIJEKA, PODRUŽNICA PULA, PULA, OIB 85821130368, Ulica grada Vukovara 70,10000 Zagreb</item>
      <item>NIKO I ROKO j.d.o.o. NOVIGRAD, OIB 62056076348, Rivarela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62056076348</item>
    </izvorni_sadrzaj>
    <derivirana_varijabla naziv="DomainObject.Predmet.SudioniciListNazivOIB_1">
      <item>, OIB 85821130368</item>
      <item>, OIB 62056076348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1838</properties:Characters>
  <properties:Lines>48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2018-09-04T12:03:00Z</dcterms:created>
  <dc:creator>Jasmina Matika</dc:creator>
  <cp:lastModifiedBy>Jasmina Matika</cp:lastModifiedBy>
  <dcterms:modified xmlns:xsi="http://www.w3.org/2001/XMLSchema-instance" xsi:type="dcterms:W3CDTF">2018-09-14T12:39:00Z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(St-135-18 - RJEŠENJE - NALOG DUŽNIKU DA ISPLATI TROŠAK FINI - ZA PODNOŠENJE PRIJEDLOGA - 175,00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