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9cfc6" w14:paraId="d59cfc6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CE4727" w:rsidP="0040172A" w:rsidR="0040172A" w:rsidRPr="007F00EE">
      <w:pPr>
        <w:jc w:val="right"/>
        <w:rPr>
          <w:sz w:val="24"/>
          <w:szCs w:val="24"/>
        </w:rPr>
      </w:pPr>
      <w:r w:rsidRPr="007F00EE">
        <w:rPr>
          <w:sz w:val="24"/>
          <w:szCs w:val="24"/>
        </w:rPr>
        <w:t xml:space="preserve">                                                   </w:t>
      </w:r>
      <w:r w:rsidR="0040172A">
        <w:rPr>
          <w:sz w:val="24"/>
          <w:szCs w:val="24"/>
        </w:rPr>
        <w:t>87</w:t>
      </w:r>
      <w:r w:rsidR="0040172A" w:rsidRPr="007F00EE">
        <w:rPr>
          <w:sz w:val="24"/>
          <w:szCs w:val="24"/>
        </w:rPr>
        <w:t>. St-</w:t>
      </w:r>
      <w:r w:rsidR="0040172A">
        <w:rPr>
          <w:sz w:val="24"/>
          <w:szCs w:val="24"/>
        </w:rPr>
        <w:t>915/2017</w:t>
      </w:r>
    </w:p>
    <w:p w:rsidRDefault="0040172A" w:rsidP="0040172A" w:rsidR="0040172A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40172A" w:rsidP="0040172A" w:rsidR="0040172A" w:rsidRPr="007F00EE">
      <w:pPr>
        <w:jc w:val="center"/>
        <w:rPr>
          <w:sz w:val="24"/>
          <w:szCs w:val="24"/>
        </w:rPr>
      </w:pPr>
    </w:p>
    <w:p w:rsidRDefault="0040172A" w:rsidP="0040172A" w:rsidR="0040172A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40172A" w:rsidP="0040172A" w:rsidR="0040172A" w:rsidRPr="007F00EE">
      <w:pPr>
        <w:rPr>
          <w:sz w:val="24"/>
          <w:szCs w:val="24"/>
        </w:rPr>
      </w:pPr>
    </w:p>
    <w:p w:rsidRDefault="0040172A" w:rsidP="0040172A" w:rsidR="00790557">
      <w:pPr>
        <w:jc w:val="both"/>
        <w:rPr>
          <w:sz w:val="24"/>
          <w:szCs w:val="24"/>
          <w:lang w:val="pt-BR"/>
        </w:rPr>
      </w:pPr>
      <w:r w:rsidRPr="003120D9">
        <w:rPr>
          <w:sz w:val="24"/>
          <w:szCs w:val="24"/>
        </w:rPr>
        <w:t xml:space="preserve">Trgovački sud u Zagrebu, sudac Marija Bakula Vugrinec, u stečajnom postupku u povodu prijedloga za otvaranje stečajnog postupka nad dužnikom </w:t>
      </w:r>
      <w:r>
        <w:rPr>
          <w:sz w:val="24"/>
          <w:szCs w:val="24"/>
          <w:lang w:val="pt-BR"/>
        </w:rPr>
        <w:t xml:space="preserve">TALIR d.o.o., OIB </w:t>
      </w:r>
      <w:r w:rsidRPr="00682709">
        <w:rPr>
          <w:sz w:val="24"/>
          <w:szCs w:val="24"/>
        </w:rPr>
        <w:t>51627050403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pt-BR"/>
        </w:rPr>
        <w:t>Zagreb, Medvedgradska 32, 23. svibnja 2019.</w:t>
      </w:r>
    </w:p>
    <w:p w:rsidRDefault="0040172A" w:rsidP="0040172A" w:rsidR="0040172A">
      <w:pPr>
        <w:jc w:val="right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E47535" w:rsidP="00E47535" w:rsidR="00E47535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40172A" w:rsidRPr="0040172A">
        <w:rPr>
          <w:sz w:val="24"/>
          <w:szCs w:val="24"/>
          <w:lang w:val="pt-BR"/>
        </w:rPr>
        <w:t>TALIR d.o.o., OIB 51627050403, Zagreb, Medvedgradska 32</w:t>
      </w:r>
      <w:r w:rsidRPr="00DF4C52">
        <w:rPr>
          <w:sz w:val="24"/>
          <w:szCs w:val="24"/>
        </w:rPr>
        <w:t xml:space="preserve">, </w:t>
      </w:r>
      <w:r>
        <w:rPr>
          <w:sz w:val="24"/>
          <w:szCs w:val="24"/>
        </w:rPr>
        <w:t>za:</w:t>
      </w:r>
    </w:p>
    <w:p w:rsidRDefault="0040172A" w:rsidP="00E47535" w:rsidR="0040172A">
      <w:pPr>
        <w:ind w:firstLine="708"/>
        <w:jc w:val="both"/>
        <w:rPr>
          <w:sz w:val="24"/>
          <w:szCs w:val="24"/>
        </w:rPr>
      </w:pPr>
    </w:p>
    <w:p w:rsidRDefault="0040172A" w:rsidP="00E47535" w:rsidR="00E47535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7. lipnja 2019. u 11,00</w:t>
      </w:r>
      <w:r w:rsidR="00E47535">
        <w:rPr>
          <w:b/>
          <w:sz w:val="24"/>
          <w:szCs w:val="24"/>
        </w:rPr>
        <w:t xml:space="preserve"> </w:t>
      </w:r>
      <w:r w:rsidR="00E47535" w:rsidRPr="00504E0A">
        <w:rPr>
          <w:b/>
          <w:sz w:val="24"/>
          <w:szCs w:val="24"/>
        </w:rPr>
        <w:t>sati</w:t>
      </w:r>
      <w:r w:rsidR="00E47535" w:rsidRPr="00DF4C52">
        <w:rPr>
          <w:sz w:val="24"/>
          <w:szCs w:val="24"/>
        </w:rPr>
        <w:t>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E47535" w:rsidP="00E47535" w:rsidR="00E47535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63/II</w:t>
      </w:r>
      <w:r w:rsidRPr="00DF4C52">
        <w:rPr>
          <w:sz w:val="24"/>
          <w:szCs w:val="24"/>
        </w:rPr>
        <w:t>I. kat – dvorišna zgrada,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na koje se dostavom ovog zaključka poziva:</w:t>
      </w:r>
      <w:r w:rsidR="00F80E53">
        <w:rPr>
          <w:sz w:val="24"/>
          <w:szCs w:val="24"/>
        </w:rPr>
        <w:t xml:space="preserve"> 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predlagatelj</w:t>
      </w:r>
      <w:r w:rsidR="0040172A">
        <w:rPr>
          <w:sz w:val="24"/>
          <w:szCs w:val="24"/>
        </w:rPr>
        <w:t>i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dužnik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zastupnik po zakonu dužnika</w:t>
      </w:r>
      <w:r w:rsidR="009B30D7">
        <w:rPr>
          <w:sz w:val="24"/>
          <w:szCs w:val="24"/>
        </w:rPr>
        <w:t>.</w:t>
      </w:r>
    </w:p>
    <w:p w:rsidRDefault="00F76535" w:rsidP="00F76535" w:rsidR="00F76535">
      <w:pPr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40172A">
        <w:rPr>
          <w:sz w:val="24"/>
          <w:szCs w:val="24"/>
        </w:rPr>
        <w:t>23. svibnja</w:t>
      </w:r>
      <w:r w:rsidRPr="00C74948">
        <w:rPr>
          <w:sz w:val="24"/>
          <w:szCs w:val="24"/>
        </w:rPr>
        <w:t xml:space="preserve"> 2019.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7F4596" w:rsidP="003804D1" w:rsidR="00CE4727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7F4596" w:rsidP="003804D1" w:rsidR="007F4596" w:rsidRPr="007F00EE">
      <w:pPr>
        <w:jc w:val="both"/>
        <w:rPr>
          <w:sz w:val="24"/>
          <w:szCs w:val="24"/>
        </w:rPr>
      </w:pP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510399" w:rsidR="00B639D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10399">
        <w:rPr>
          <w:sz w:val="24"/>
          <w:szCs w:val="24"/>
        </w:rPr>
        <w:t>e-oglasna ploča</w:t>
      </w:r>
      <w:r w:rsidR="0015500A" w:rsidRPr="00510399">
        <w:rPr>
          <w:sz w:val="24"/>
          <w:szCs w:val="24"/>
        </w:rPr>
        <w:t xml:space="preserve"> </w:t>
      </w:r>
    </w:p>
    <w:p w:rsidRDefault="00510399" w:rsidP="0040172A" w:rsidR="00510399" w:rsidRPr="00510399">
      <w:pPr>
        <w:pStyle w:val="Odlomakpopisa"/>
        <w:jc w:val="both"/>
        <w:rPr>
          <w:sz w:val="24"/>
          <w:szCs w:val="24"/>
        </w:rPr>
      </w:pPr>
    </w:p>
    <w:sectPr w:rsidSect="00516A2C" w:rsidR="00510399" w:rsidRPr="0051039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120D9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0172A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10399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081C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2BB9"/>
    <w:rsid w:val="008A503E"/>
    <w:rsid w:val="008A611B"/>
    <w:rsid w:val="008B4A6D"/>
    <w:rsid w:val="008B6E62"/>
    <w:rsid w:val="008C4205"/>
    <w:rsid w:val="009002D8"/>
    <w:rsid w:val="009215A9"/>
    <w:rsid w:val="009457C8"/>
    <w:rsid w:val="009632D9"/>
    <w:rsid w:val="00980E9D"/>
    <w:rsid w:val="00987E6B"/>
    <w:rsid w:val="0099244B"/>
    <w:rsid w:val="009A0602"/>
    <w:rsid w:val="009B30D7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B7620"/>
    <w:rsid w:val="00DE6DBE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760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8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81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8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8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St-915/2017</izvorni_sadrzaj>
    <derivirana_varijabla naziv="DomainObject.Predmet.OznakaBroj_1">St-915/2017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TALIR d.o.o. zastupanog po punomoćniku Zoran Pribilović</izvorni_sadrzaj>
    <derivirana_varijabla naziv="DomainObject.Predmet.ProtustrankaFormated_1">  TALIR d.o.o. zastupanog po punomoćniku Zoran Pribilović</derivirana_varijabla>
  </DomainObject.Predmet.ProtustrankaFormated>
  <DomainObject.Predmet.ProtustrankaFormatedOIB>
    <izvorni_sadrzaj>  TALIR d.o.o., OIB 51627050403 zastupanog po punomoćniku Zoran Pribilović</izvorni_sadrzaj>
    <derivirana_varijabla naziv="DomainObject.Predmet.ProtustrankaFormatedOIB_1">  TALIR d.o.o., OIB 51627050403 zastupanog po punomoćniku Zoran Pribilović</derivirana_varijabla>
  </DomainObject.Predmet.ProtustrankaFormatedOIB>
  <DomainObject.Predmet.ProtustrankaFormatedWithAdress>
    <izvorni_sadrzaj> TALIR d.o.o., Medvedgradska 32, 10000 Zagreb zastupanog po punomoćniku Zoran Pribilović</izvorni_sadrzaj>
    <derivirana_varijabla naziv="DomainObject.Predmet.ProtustrankaFormatedWithAdress_1"> TALIR d.o.o., Medvedgradska 32, 10000 Zagreb zastupanog po punomoćniku Zoran Pribilović</derivirana_varijabla>
  </DomainObject.Predmet.ProtustrankaFormatedWithAdress>
  <DomainObject.Predmet.ProtustrankaFormatedWithAdressOIB>
    <izvorni_sadrzaj> TALIR d.o.o., OIB 51627050403, Medvedgradska 32, 10000 Zagreb zastupanog po punomoćniku Zoran Pribilović</izvorni_sadrzaj>
    <derivirana_varijabla naziv="DomainObject.Predmet.ProtustrankaFormatedWithAdressOIB_1"> TALIR d.o.o., OIB 51627050403, Medvedgradska 32, 10000 Zagreb zastupanog po punomoćniku Zoran Pribilović</derivirana_varijabla>
  </DomainObject.Predmet.ProtustrankaFormatedWithAdressOIB>
  <DomainObject.Predmet.ProtustrankaWithAdress>
    <izvorni_sadrzaj>TALIR d.o.o. Medvedgradska 32, 10000 Zagreb</izvorni_sadrzaj>
    <derivirana_varijabla naziv="DomainObject.Predmet.ProtustrankaWithAdress_1">TALIR d.o.o. Medvedgradska 32, 10000 Zagreb</derivirana_varijabla>
  </DomainObject.Predmet.ProtustrankaWithAdress>
  <DomainObject.Predmet.ProtustrankaWithAdressOIB>
    <izvorni_sadrzaj>TALIR d.o.o., OIB 51627050403, Medvedgradska 32, 10000 Zagreb</izvorni_sadrzaj>
    <derivirana_varijabla naziv="DomainObject.Predmet.ProtustrankaWithAdressOIB_1">TALIR d.o.o., OIB 51627050403, Medvedgradska 32, 10000 Zagreb</derivirana_varijabla>
  </DomainObject.Predmet.ProtustrankaWithAdressOIB>
  <DomainObject.Predmet.ProtustrankaNazivFormated>
    <izvorni_sadrzaj>TALIR d.o.o.</izvorni_sadrzaj>
    <derivirana_varijabla naziv="DomainObject.Predmet.ProtustrankaNazivFormated_1">TALIR d.o.o.</derivirana_varijabla>
  </DomainObject.Predmet.ProtustrankaNazivFormated>
  <DomainObject.Predmet.ProtustrankaNazivFormatedOIB>
    <izvorni_sadrzaj>TALIR d.o.o., OIB 51627050403</izvorni_sadrzaj>
    <derivirana_varijabla naziv="DomainObject.Predmet.ProtustrankaNazivFormatedOIB_1">TALIR d.o.o., OIB 51627050403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d.d. zastupanog po punomoćniku BUTERIN&amp;POSAVEC odvjetničko društvo d.o.o.; H-ABDUCO d.o.o.</izvorni_sadrzaj>
    <derivirana_varijabla naziv="DomainObject.Predmet.StrankaFormated_1">  FINA Regionalni centar Zagreb; ERSTE&amp;STEIERMÄRKISCHE BANKA d.d. zastupanog po punomoćniku BUTERIN&amp;POSAVEC odvjetničko društvo d.o.o.; H-ABDUCO d.o.o.</derivirana_varijabla>
  </DomainObject.Predmet.StrankaFormated>
  <DomainObject.Predmet.StrankaFormatedOIB>
    <izvorni_sadrzaj>  FINA Regionalni centar Zagreb, OIB 85821130368; ERSTE&amp;STEIERMÄRKISCHE BANKA d.d., OIB 23057039320 zastupanog po punomoćniku BUTERIN&amp;POSAVEC odvjetničko društvo d.o.o.; H-ABDUCO d.o.o., OIB 13667298928</izvorni_sadrzaj>
    <derivirana_varijabla naziv="DomainObject.Predmet.StrankaFormatedOIB_1">  FINA Regionalni centar Zagreb, OIB 85821130368; ERSTE&amp;STEIERMÄRKISCHE BANKA d.d., OIB 23057039320 zastupanog po punomoćniku BUTERIN&amp;POSAVEC odvjetničko društvo d.o.o.; H-ABDUCO d.o.o., OIB 13667298928</derivirana_varijabla>
  </DomainObject.Predmet.StrankaFormatedOIB>
  <DomainObject.Predmet.StrankaFormatedWithAdress>
    <izvorni_sadrzaj> FINA Regionalni centar Zagreb, Trg svibanjskih žrtava 1995. 1, 10000 Zagreb; ERSTE&amp;STEIERMÄRKISCHE BANKA d.d., Jadranski Trg 3/a, 51000 Rijeka zastupanog po punomoćniku BUTERIN&amp;POSAVEC odvjetničko društvo d.o.o.; H-ABDUCO d.o.o., Slavonska avenija 6A, 10000 Zagreb</izvorni_sadrzaj>
    <derivirana_varijabla naziv="DomainObject.Predmet.StrankaFormatedWithAdress_1"> FINA Regionalni centar Zagreb, Trg svibanjskih žrtava 1995. 1, 10000 Zagreb; ERSTE&amp;STEIERMÄRKISCHE BANKA d.d., Jadranski Trg 3/a, 51000 Rijeka zastupanog po punomoćniku BUTERIN&amp;POSAVEC odvjetničko društvo d.o.o.;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d.d., OIB 23057039320, Jadranski Trg 3/a, 51000 Rijeka zastupanog po punomoćniku BUTERIN&amp;POSAVEC odvjetničko društvo d.o.o.; H-ABDUCO d.o.o., OIB 13667298928, Slavonska avenija 6A, 10000 Zagreb</izvorni_sadrzaj>
    <derivirana_varijabla naziv="DomainObject.Predmet.StrankaFormatedWithAdressOIB_1"> FINA Regionalni centar Zagreb, OIB 85821130368, Trg svibanjskih žrtava 1995. 1, 10000 Zagreb; ERSTE&amp;STEIERMÄRKISCHE BANKA d.d., OIB 23057039320, Jadranski Trg 3/a, 51000 Rijeka zastupanog po punomoćniku BUTERIN&amp;POSAVEC odvjetničko društvo d.o.o.;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Zagreb,ERSTE&amp;STEIERMÄRKISCHE BANKA d.d. Jadranski Trg 3/a,51000 Rijeka,H-ABDUCO d.o.o. Slavonska avenija 6A,10000 Zagreb</izvorni_sadrzaj>
    <derivirana_varijabla naziv="DomainObject.Predmet.StrankaWithAdress_1">FINA Regionalni centar Zagreb Trg svibanjskih žrtava 1995. 1,10000 Zagreb,ERSTE&amp;STEIERMÄRKISCHE BANKA d.d. Jadranski Trg 3/a,51000 Rijeka,H-ABDUCO d.o.o. Slavonska avenija 6A,10000 Zagreb</derivirana_varijabla>
  </DomainObject.Predmet.StrankaWithAdress>
  <DomainObject.Predmet.StrankaWithAdressOIB>
    <izvorni_sadrzaj>FINA Regionalni centar Zagreb, OIB 85821130368, Trg svibanjskih žrtava 1995. 1,10000 Zagreb,ERSTE&amp;STEIERMÄRKISCHE BANKA d.d., OIB 23057039320, Jadranski Trg 3/a,51000 Rijeka,H-ABDUCO d.o.o., OIB 13667298928, Slavonska avenija 6A,10000 Zagreb</izvorni_sadrzaj>
    <derivirana_varijabla naziv="DomainObject.Predmet.StrankaWithAdressOIB_1">FINA Regionalni centar Zagreb, OIB 85821130368, Trg svibanjskih žrtava 1995. 1,10000 Zagreb,ERSTE&amp;STEIERMÄRKISCHE BANKA d.d., OIB 23057039320, Jadranski Trg 3/a,51000 Rijeka,H-ABDUCO d.o.o., OIB 13667298928, Slavonska avenija 6A,10000 Zagreb</derivirana_varijabla>
  </DomainObject.Predmet.StrankaWithAdressOIB>
  <DomainObject.Predmet.StrankaNazivFormated>
    <izvorni_sadrzaj>FINA Regionalni centar Zagreb,ERSTE&amp;STEIERMÄRKISCHE BANKA d.d.,H-ABDUCO d.o.o.</izvorni_sadrzaj>
    <derivirana_varijabla naziv="DomainObject.Predmet.StrankaNazivFormated_1">FINA Regionalni centar Zagreb,ERSTE&amp;STEIERMÄRKISCHE BANKA d.d.,H-ABDUCO d.o.o.</derivirana_varijabla>
  </DomainObject.Predmet.StrankaNazivFormated>
  <DomainObject.Predmet.StrankaNazivFormatedOIB>
    <izvorni_sadrzaj>FINA Regionalni centar Zagreb, OIB 85821130368,ERSTE&amp;STEIERMÄRKISCHE BANKA d.d., OIB 23057039320,H-ABDUCO d.o.o., OIB 13667298928</izvorni_sadrzaj>
    <derivirana_varijabla naziv="DomainObject.Predmet.StrankaNazivFormatedOIB_1">FINA Regionalni centar Zagreb, OIB 85821130368,ERSTE&amp;STEIERMÄRKISCHE BANKA d.d., OIB 23057039320,H-ABDUCO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ERSTE&amp;STEIERMÄRKISCHE BANKA d.d. zastupanog po punomoćniku BUTERIN&amp;POSAVEC odvjetničko društvo d.o.o.</item>
      <item>H-ABDUCO d.o.o.</item>
    </izvorni_sadrzaj>
    <derivirana_varijabla naziv="DomainObject.Predmet.StrankaListFormated_1">
      <item>FINA Regionalni centar Zagreb</item>
      <item>ERSTE&amp;STEIERMÄRKISCHE BANKA d.d. zastupanog po punomoćniku BUTERIN&amp;POSAVEC odvjetničko društvo d.o.o.</item>
      <item>H-ABDUCO d.o.o.</item>
    </derivirana_varijabla>
  </DomainObject.Predmet.StrankaListFormated>
  <DomainObject.Predmet.StrankaListFormatedOIB>
    <izvorni_sadrzaj>
      <item>FINA Regionalni centar Zagreb, OIB 85821130368</item>
      <item>ERSTE&amp;STEIERMÄRKISCHE BANKA d.d., OIB 23057039320 zastupanog po punomoćniku BUTERIN&amp;POSAVEC odvjetničko društvo d.o.o.</item>
      <item>H-ABDUCO d.o.o., OIB 13667298928</item>
    </izvorni_sadrzaj>
    <derivirana_varijabla naziv="DomainObject.Predmet.StrankaListFormatedOIB_1">
      <item>FINA Regionalni centar Zagreb, OIB 85821130368</item>
      <item>ERSTE&amp;STEIERMÄRKISCHE BANKA d.d., OIB 23057039320 zastupanog po punomoćniku BUTERIN&amp;POSAVEC odvjetničko društvo d.o.o.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d.d., Jadranski Trg 3/a, 51000 Rijeka zastupanog po punomoćniku BUTERIN&amp;POSAVEC odvjetničko društvo d.o.o.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ERSTE&amp;STEIERMÄRKISCHE BANKA d.d., Jadranski Trg 3/a, 51000 Rijeka zastupanog po punomoćniku BUTERIN&amp;POSAVEC odvjetničko društvo d.o.o.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d.d., OIB 23057039320, Jadranski Trg 3/a, 51000 Rijeka zastupanog po punomoćniku BUTERIN&amp;POSAVEC odvjetničko društvo d.o.o.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d.d., OIB 23057039320, Jadranski Trg 3/a, 51000 Rijeka zastupanog po punomoćniku BUTERIN&amp;POSAVEC odvjetničko društvo d.o.o.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ERSTE&amp;STEIERMÄRKISCHE BANKA d.d.</item>
      <item>H-ABDUCO d.o.o.</item>
    </izvorni_sadrzaj>
    <derivirana_varijabla naziv="DomainObject.Predmet.StrankaListNazivFormated_1">
      <item>FINA Regionalni centar Zagreb</item>
      <item>ERSTE&amp;STEIERMÄRKISCHE BANKA d.d.</item>
      <item>H-ABDUCO d.o.o.</item>
    </derivirana_varijabla>
  </DomainObject.Predmet.StrankaListNazivFormated>
  <DomainObject.Predmet.StrankaListNazivFormatedOIB>
    <izvorni_sadrzaj>
      <item>FINA Regionalni centar Zagreb, OIB 85821130368</item>
      <item>ERSTE&amp;STEIERMÄRKISCHE BANKA d.d., OIB 23057039320</item>
      <item>H-ABDUCO d.o.o., OIB 13667298928</item>
    </izvorni_sadrzaj>
    <derivirana_varijabla naziv="DomainObject.Predmet.StrankaListNazivFormatedOIB_1">
      <item>FINA Regionalni centar Zagreb, OIB 85821130368</item>
      <item>ERSTE&amp;STEIERMÄRKISCHE BANKA d.d., OIB 23057039320</item>
      <item>H-ABDUCO d.o.o., OIB 13667298928</item>
    </derivirana_varijabla>
  </DomainObject.Predmet.StrankaListNazivFormatedOIB>
  <DomainObject.Predmet.ProtuStrankaListFormated>
    <izvorni_sadrzaj>
      <item>TALIR d.o.o. zastupanog po punomoćniku Zoran Pribilović</item>
    </izvorni_sadrzaj>
    <derivirana_varijabla naziv="DomainObject.Predmet.ProtuStrankaListFormated_1">
      <item>TALIR d.o.o. zastupanog po punomoćniku Zoran Pribilović</item>
    </derivirana_varijabla>
  </DomainObject.Predmet.ProtuStrankaListFormated>
  <DomainObject.Predmet.ProtuStrankaListFormatedOIB>
    <izvorni_sadrzaj>
      <item>TALIR d.o.o., OIB 51627050403 zastupanog po punomoćniku Zoran Pribilović</item>
    </izvorni_sadrzaj>
    <derivirana_varijabla naziv="DomainObject.Predmet.ProtuStrankaListFormatedOIB_1">
      <item>TALIR d.o.o., OIB 51627050403 zastupanog po punomoćniku Zoran Pribilović</item>
    </derivirana_varijabla>
  </DomainObject.Predmet.ProtuStrankaListFormatedOIB>
  <DomainObject.Predmet.ProtuStrankaListFormatedWithAdress>
    <izvorni_sadrzaj>
      <item>TALIR d.o.o., Medvedgradska 32, 10000 Zagreb zastupanog po punomoćniku Zoran Pribilović</item>
    </izvorni_sadrzaj>
    <derivirana_varijabla naziv="DomainObject.Predmet.ProtuStrankaListFormatedWithAdress_1">
      <item>TALIR d.o.o., Medvedgradska 32, 10000 Zagreb zastupanog po punomoćniku Zoran Pribilović</item>
    </derivirana_varijabla>
  </DomainObject.Predmet.ProtuStrankaListFormatedWithAdress>
  <DomainObject.Predmet.ProtuStrankaListFormatedWithAdressOIB>
    <izvorni_sadrzaj>
      <item>TALIR d.o.o., OIB 51627050403, Medvedgradska 32, 10000 Zagreb zastupanog po punomoćniku Zoran Pribilović</item>
    </izvorni_sadrzaj>
    <derivirana_varijabla naziv="DomainObject.Predmet.ProtuStrankaListFormatedWithAdressOIB_1">
      <item>TALIR d.o.o., OIB 51627050403, Medvedgradska 32, 10000 Zagreb zastupanog po punomoćniku Zoran Pribilović</item>
    </derivirana_varijabla>
  </DomainObject.Predmet.ProtuStrankaListFormatedWithAdressOIB>
  <DomainObject.Predmet.ProtuStrankaListNazivFormated>
    <izvorni_sadrzaj>
      <item>TALIR d.o.o.</item>
    </izvorni_sadrzaj>
    <derivirana_varijabla naziv="DomainObject.Predmet.ProtuStrankaListNazivFormated_1">
      <item>TALIR d.o.o.</item>
    </derivirana_varijabla>
  </DomainObject.Predmet.ProtuStrankaListNazivFormated>
  <DomainObject.Predmet.ProtuStrankaListNazivFormatedOIB>
    <izvorni_sadrzaj>
      <item>TALIR d.o.o., OIB 51627050403</item>
    </izvorni_sadrzaj>
    <derivirana_varijabla naziv="DomainObject.Predmet.ProtuStrankaListNazivFormatedOIB_1">
      <item>TALIR d.o.o., OIB 51627050403</item>
    </derivirana_varijabla>
  </DomainObject.Predmet.ProtuStrankaListNazivFormatedOIB>
  <DomainObject.Predmet.OstaliListFormated>
    <izvorni_sadrzaj>
      <item>Zoran Pribilović punomoćnik sudionika u postupku TALIR d.o.o.</item>
      <item>BUTERIN&amp;POSAVEC odvjetničko društvo d.o.o. punomoćnik sudionika u postupku ERSTE&amp;STEIERMÄRKISCHE BANKA d.d.</item>
    </izvorni_sadrzaj>
    <derivirana_varijabla naziv="DomainObject.Predmet.OstaliListFormated_1">
      <item>Zoran Pribilović punomoćnik sudionika u postupku TALIR d.o.o.</item>
      <item>BUTERIN&amp;POSAVEC odvjetničko društvo d.o.o. punomoćnik sudionika u postupku ERSTE&amp;STEIERMÄRKISCHE BANKA d.d.</item>
    </derivirana_varijabla>
  </DomainObject.Predmet.OstaliListFormated>
  <DomainObject.Predmet.OstaliListFormatedOIB>
    <izvorni_sadrzaj>
      <item>Zoran Pribilović, OIB 65477843541 punomoćnik sudionika u postupku TALIR d.o.o.</item>
      <item>BUTERIN&amp;POSAVEC odvjetničko društvo d.o.o., OIB 88443826619 punomoćnik sudionika u postupku ERSTE&amp;STEIERMÄRKISCHE BANKA d.d.</item>
    </izvorni_sadrzaj>
    <derivirana_varijabla naziv="DomainObject.Predmet.OstaliListFormatedOIB_1">
      <item>Zoran Pribilović, OIB 65477843541 punomoćnik sudionika u postupku TALIR d.o.o.</item>
      <item>BUTERIN&amp;POSAVEC odvjetničko društvo d.o.o., OIB 88443826619 punomoćnik sudionika u postupku ERSTE&amp;STEIERMÄRKISCHE BANKA d.d.</item>
    </derivirana_varijabla>
  </DomainObject.Predmet.OstaliListFormatedOIB>
  <DomainObject.Predmet.OstaliListFormatedWithAdress>
    <izvorni_sadrzaj>
      <item>Zoran Pribilović, Zelenjak 8, 10000 Zagreb punomoćnik sudionika u postupku TALIR d.o.o.</item>
      <item>BUTERIN&amp;POSAVEC odvjetničko društvo d.o.o., Draškovićeva 82, 10000 Zagreb punomoćnik sudionika u postupku ERSTE&amp;STEIERMÄRKISCHE BANKA d.d.</item>
    </izvorni_sadrzaj>
    <derivirana_varijabla naziv="DomainObject.Predmet.OstaliListFormatedWithAdress_1">
      <item>Zoran Pribilović, Zelenjak 8, 10000 Zagreb punomoćnik sudionika u postupku TALIR d.o.o.</item>
      <item>BUTERIN&amp;POSAVEC odvjetničko društvo d.o.o., Draškovićeva 82, 10000 Zagreb punomoćnik sudionika u postupku ERSTE&amp;STEIERMÄRKISCHE BANKA d.d.</item>
    </derivirana_varijabla>
  </DomainObject.Predmet.OstaliListFormatedWithAdress>
  <DomainObject.Predmet.OstaliListFormatedWithAdressOIB>
    <izvorni_sadrzaj>
      <item>Zoran Pribilović, OIB 65477843541, Zelenjak 8, 10000 Zagreb punomoćnik sudionika u postupku TALIR d.o.o.</item>
      <item>BUTERIN&amp;POSAVEC odvjetničko društvo d.o.o., OIB 88443826619, Draškovićeva 82, 10000 Zagreb punomoćnik sudionika u postupku ERSTE&amp;STEIERMÄRKISCHE BANKA d.d.</item>
    </izvorni_sadrzaj>
    <derivirana_varijabla naziv="DomainObject.Predmet.OstaliListFormatedWithAdressOIB_1">
      <item>Zoran Pribilović, OIB 65477843541, Zelenjak 8, 10000 Zagreb punomoćnik sudionika u postupku TALIR d.o.o.</item>
      <item>BUTERIN&amp;POSAVEC odvjetničko društvo d.o.o., OIB 88443826619, Draškovićeva 82, 10000 Zagreb punomoćnik sudionika u postupku ERSTE&amp;STEIERMÄRKISCHE BANKA d.d.</item>
    </derivirana_varijabla>
  </DomainObject.Predmet.OstaliListFormatedWithAdressOIB>
  <DomainObject.Predmet.OstaliListNazivFormated>
    <izvorni_sadrzaj>
      <item>Zoran Pribilović</item>
      <item>BUTERIN&amp;POSAVEC odvjetničko društvo d.o.o.</item>
    </izvorni_sadrzaj>
    <derivirana_varijabla naziv="DomainObject.Predmet.OstaliListNazivFormated_1">
      <item>Zoran Pribilović</item>
      <item>BUTERIN&amp;POSAVEC odvjetničko društvo d.o.o.</item>
    </derivirana_varijabla>
  </DomainObject.Predmet.OstaliListNazivFormated>
  <DomainObject.Predmet.OstaliListNazivFormatedOIB>
    <izvorni_sadrzaj>
      <item>Zoran Pribilović, OIB 65477843541</item>
      <item>BUTERIN&amp;POSAVEC odvjetničko društvo d.o.o., OIB 88443826619</item>
    </izvorni_sadrzaj>
    <derivirana_varijabla naziv="DomainObject.Predmet.OstaliListNazivFormatedOIB_1">
      <item>Zoran Pribilović, OIB 65477843541</item>
      <item>BUTERIN&amp;POSAVEC odvjetničko društvo d.o.o.,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TALIR d.o.o.</izvorni_sadrzaj>
    <derivirana_varijabla naziv="DomainObject.Predmet.ProtustrankaIDrugi_1">TALIR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TALIR d.o.o., OIB 51627050403, Medvedgradska 32, 10000 Zagreb</izvorni_sadrzaj>
    <derivirana_varijabla naziv="DomainObject.Predmet.ProtustrankaIDrugiAdressOIB_1">TALIR d.o.o., OIB 51627050403, Medvedgradska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Pribilović</item>
      <item>TALIR d.o.o.</item>
      <item>FINA Regionalni centar Zagreb</item>
      <item>ERSTE&amp;STEIERMÄRKISCHE BANKA d.d.</item>
      <item>BUTERIN&amp;POSAVEC odvjetničko društvo d.o.o.</item>
      <item>H-ABDUCO d.o.o.</item>
    </izvorni_sadrzaj>
    <derivirana_varijabla naziv="DomainObject.Predmet.SudioniciListNaziv_1">
      <item>Zoran Pribilović</item>
      <item>TALIR d.o.o.</item>
      <item>FINA Regionalni centar Zagreb</item>
      <item>ERSTE&amp;STEIERMÄRKISCHE BANKA d.d.</item>
      <item>BUTERIN&amp;POSAVEC odvjetničko društvo d.o.o.</item>
      <item>H-ABDUCO d.o.o.</item>
    </derivirana_varijabla>
  </DomainObject.Predmet.SudioniciListNaziv>
  <DomainObject.Predmet.SudioniciListAdressOIB>
    <izvorni_sadrzaj>
      <item>Zoran Pribilović, OIB 65477843541, Zelenjak 8,10000 Zagreb</item>
      <item>TALIR d.o.o., OIB 51627050403, Medvedgradska 32,10000 Zagreb</item>
      <item>FINA Regionalni centar Zagreb, OIB 85821130368, Trg svibanjskih žrtava 1995. 1,10000 Zagreb</item>
      <item>ERSTE&amp;STEIERMÄRKISCHE BANKA d.d., OIB 23057039320, Jadranski Trg 3/a,51000 Rijeka</item>
      <item>BUTERIN&amp;POSAVEC odvjetničko društvo d.o.o., OIB 88443826619, Draškovićeva 82,10000 Zagreb</item>
      <item>H-ABDUCO d.o.o., OIB 13667298928, Slavonska avenija 6A,10000 Zagreb</item>
    </izvorni_sadrzaj>
    <derivirana_varijabla naziv="DomainObject.Predmet.SudioniciListAdressOIB_1">
      <item>Zoran Pribilović, OIB 65477843541, Zelenjak 8,10000 Zagreb</item>
      <item>TALIR d.o.o., OIB 51627050403, Medvedgradska 32,10000 Zagreb</item>
      <item>FINA Regionalni centar Zagreb, OIB 85821130368, Trg svibanjskih žrtava 1995. 1,10000 Zagreb</item>
      <item>ERSTE&amp;STEIERMÄRKISCHE BANKA d.d., OIB 23057039320, Jadranski Trg 3/a,51000 Rijeka</item>
      <item>BUTERIN&amp;POSAVEC odvjetničko društvo d.o.o., OIB 88443826619, Draškovićeva 82,10000 Zagreb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65477843541</item>
      <item>, OIB 51627050403</item>
      <item>, OIB 85821130368</item>
      <item>, OIB 23057039320</item>
      <item>, OIB 88443826619</item>
      <item>, OIB 13667298928</item>
    </izvorni_sadrzaj>
    <derivirana_varijabla naziv="DomainObject.Predmet.SudioniciListNazivOIB_1">
      <item>, OIB 65477843541</item>
      <item>, OIB 51627050403</item>
      <item>, OIB 85821130368</item>
      <item>, OIB 23057039320</item>
      <item>, OIB 88443826619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2019.</izvorni_sadrzaj>
    <derivirana_varijabla naziv="DomainObject.Predmet.DatumZadnjeOdrzaneSudskeRadnje_1">23. svibnja 2019.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St-915/2017-29</izvorni_sadrzaj>
    <derivirana_varijabla naziv="DomainObject.PredzadnjaOdlukaIzPredmeta.Oznaka_1">St-915/2017-29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801</properties:Characters>
  <properties:Lines>38</properties:Lines>
  <properties:Paragraphs>22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2019-02-11T12:48:00Z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2019-05-23T08:54:00Z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- 2. ročište - radi rasprave o pretpostavkama.docx)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